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287" w:rsidRPr="00946259" w:rsidRDefault="005E3287">
      <w:pPr>
        <w:spacing w:before="7"/>
        <w:rPr>
          <w:rFonts w:ascii="Cambria" w:hAnsi="Cambria" w:cs="Cambria"/>
          <w:sz w:val="29"/>
          <w:szCs w:val="29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50"/>
        <w:gridCol w:w="595"/>
        <w:gridCol w:w="433"/>
        <w:gridCol w:w="919"/>
        <w:gridCol w:w="3225"/>
        <w:gridCol w:w="4073"/>
        <w:gridCol w:w="1526"/>
        <w:gridCol w:w="2235"/>
        <w:gridCol w:w="1820"/>
      </w:tblGrid>
      <w:tr w:rsidR="005E3287" w:rsidRPr="00870549">
        <w:trPr>
          <w:trHeight w:hRule="exact" w:val="959"/>
        </w:trPr>
        <w:tc>
          <w:tcPr>
            <w:tcW w:w="857" w:type="pct"/>
            <w:gridSpan w:val="4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7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SÜRE:9 DERS SAATİ</w:t>
            </w:r>
          </w:p>
        </w:tc>
        <w:tc>
          <w:tcPr>
            <w:tcW w:w="1051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1064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1.ÜNİTE</w:t>
            </w:r>
          </w:p>
          <w:p w:rsidR="005E3287" w:rsidRPr="00870549" w:rsidRDefault="005E3287" w:rsidP="00870549">
            <w:pPr>
              <w:pStyle w:val="TableParagraph"/>
              <w:spacing w:before="9"/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KONU ALANI ADI: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Dünya ve Evren</w:t>
            </w:r>
          </w:p>
        </w:tc>
        <w:tc>
          <w:tcPr>
            <w:tcW w:w="1766" w:type="pct"/>
            <w:gridSpan w:val="3"/>
            <w:tcBorders>
              <w:top w:val="single" w:sz="30" w:space="0" w:color="000000"/>
              <w:left w:val="nil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68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Ünite Adı: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GEZEGENİMİZİ TANIYALIM</w:t>
            </w:r>
          </w:p>
        </w:tc>
      </w:tr>
      <w:tr w:rsidR="005E3287" w:rsidRPr="00870549">
        <w:trPr>
          <w:trHeight w:hRule="exact" w:val="1060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5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4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88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26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202" w:right="208" w:firstLine="38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58"/>
              <w:ind w:left="147" w:right="12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1417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88"/>
              <w:ind w:left="5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EYLÜL</w:t>
            </w: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18-22 Eylül 2017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(1. 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9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697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Dünya’nın Şekli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27"/>
              </w:numPr>
              <w:tabs>
                <w:tab w:val="left" w:pos="921"/>
              </w:tabs>
              <w:spacing w:line="226" w:lineRule="auto"/>
              <w:ind w:right="423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Dünya’nın şeklinin küreye benzediğinin farkına varır.</w:t>
            </w:r>
          </w:p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27"/>
              </w:numPr>
              <w:tabs>
                <w:tab w:val="left" w:pos="921"/>
              </w:tabs>
              <w:spacing w:line="214" w:lineRule="exact"/>
              <w:ind w:right="106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Dünya’nın şekliyle ilgili model hazırlar.</w:t>
            </w:r>
          </w:p>
        </w:tc>
        <w:tc>
          <w:tcPr>
            <w:tcW w:w="132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Heading2"/>
              <w:numPr>
                <w:ilvl w:val="4"/>
                <w:numId w:val="26"/>
              </w:numPr>
              <w:tabs>
                <w:tab w:val="left" w:pos="916"/>
              </w:tabs>
              <w:spacing w:line="211" w:lineRule="exact"/>
              <w:ind w:firstLine="0"/>
              <w:rPr>
                <w:rFonts w:ascii="Cambria" w:hAnsi="Cambria" w:cs="Cambria"/>
                <w:b w:val="0"/>
                <w:bCs w:val="0"/>
              </w:rPr>
            </w:pPr>
            <w:r w:rsidRPr="00870549">
              <w:rPr>
                <w:rFonts w:ascii="Cambria" w:hAnsi="Cambria" w:cs="Cambria"/>
                <w:color w:val="FF0000"/>
              </w:rPr>
              <w:t>Kazanımı ile İlgili Açıklama</w:t>
            </w:r>
            <w:r w:rsidRPr="00870549">
              <w:rPr>
                <w:rFonts w:ascii="Cambria" w:hAnsi="Cambria" w:cs="Cambria"/>
                <w:b w:val="0"/>
                <w:bCs w:val="0"/>
                <w:color w:val="FF0000"/>
              </w:rPr>
              <w:t>:</w:t>
            </w:r>
          </w:p>
          <w:p w:rsidR="005E3287" w:rsidRPr="00870549" w:rsidRDefault="005E3287" w:rsidP="00870549">
            <w:pPr>
              <w:pStyle w:val="TableParagraph"/>
              <w:spacing w:line="212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Dünya’nın şekli ile ilgili geçmişteki görüşler belirtilir.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26"/>
              </w:numPr>
              <w:tabs>
                <w:tab w:val="left" w:pos="916"/>
              </w:tabs>
              <w:spacing w:before="6" w:line="216" w:lineRule="exact"/>
              <w:ind w:right="557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Kazanımı ile İlgili Açıklama</w:t>
            </w:r>
            <w:r w:rsidRPr="00870549">
              <w:rPr>
                <w:rFonts w:ascii="Cambria" w:hAnsi="Cambria" w:cs="Cambria"/>
                <w:color w:val="FF0000"/>
                <w:sz w:val="18"/>
                <w:szCs w:val="18"/>
              </w:rPr>
              <w:t xml:space="preserve">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Dünya’nın katmanlardan oluştuğuna değinilir.</w:t>
            </w:r>
          </w:p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Küre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5" w:lineRule="auto"/>
              <w:ind w:left="130" w:right="140" w:hanging="3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-Dünya Modelimi Yapıyorum</w:t>
            </w:r>
          </w:p>
          <w:p w:rsidR="005E3287" w:rsidRPr="00870549" w:rsidRDefault="005E3287" w:rsidP="00870549">
            <w:pPr>
              <w:pStyle w:val="TableParagraph"/>
              <w:spacing w:before="1" w:line="224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5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line="231" w:lineRule="auto"/>
              <w:ind w:left="99" w:right="2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9" w:right="5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53" w:lineRule="auto"/>
              <w:ind w:left="495" w:right="336" w:hanging="135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İlköğretim Haftası</w:t>
            </w:r>
          </w:p>
          <w:p w:rsidR="005E3287" w:rsidRPr="00870549" w:rsidRDefault="005E3287" w:rsidP="00870549">
            <w:pPr>
              <w:pStyle w:val="TableParagraph"/>
              <w:spacing w:before="4"/>
              <w:ind w:left="370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(18–22 Eylül)</w:t>
            </w:r>
          </w:p>
        </w:tc>
      </w:tr>
      <w:tr w:rsidR="005E3287" w:rsidRPr="00870549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9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901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5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25-29 Eylül 2017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6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( 2.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1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1026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Dünya’mızın Yapısı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25"/>
              </w:numPr>
              <w:tabs>
                <w:tab w:val="left" w:pos="921"/>
              </w:tabs>
              <w:spacing w:line="226" w:lineRule="auto"/>
              <w:ind w:right="272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Dünya’nın yüzeyinde karaların ve suların yer aldığını kavrar.</w:t>
            </w:r>
          </w:p>
          <w:p w:rsidR="005E3287" w:rsidRPr="00870549" w:rsidRDefault="005E3287" w:rsidP="00870549">
            <w:pPr>
              <w:pStyle w:val="TableParagraph"/>
              <w:spacing w:before="3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25"/>
              </w:numPr>
              <w:tabs>
                <w:tab w:val="left" w:pos="921"/>
              </w:tabs>
              <w:spacing w:line="216" w:lineRule="exact"/>
              <w:ind w:right="161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Dünya’da etrafımızı saran bir hava katmanının bulunduğunu açıklar.</w:t>
            </w:r>
          </w:p>
        </w:tc>
        <w:tc>
          <w:tcPr>
            <w:tcW w:w="132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8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Kara, Hava, Su Katmanları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4" w:lineRule="auto"/>
              <w:ind w:left="97" w:right="438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-Rüzgâr Gülü Yapıyorum</w:t>
            </w: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93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2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headerReference w:type="default" r:id="rId7"/>
          <w:footerReference w:type="default" r:id="rId8"/>
          <w:type w:val="continuous"/>
          <w:pgSz w:w="16840" w:h="11910" w:orient="landscape"/>
          <w:pgMar w:top="720" w:right="720" w:bottom="720" w:left="720" w:header="340" w:footer="113" w:gutter="0"/>
          <w:cols w:space="708"/>
          <w:docGrid w:linePitch="299"/>
        </w:sect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1E0"/>
      </w:tblPr>
      <w:tblGrid>
        <w:gridCol w:w="674"/>
        <w:gridCol w:w="595"/>
        <w:gridCol w:w="454"/>
        <w:gridCol w:w="929"/>
        <w:gridCol w:w="3235"/>
        <w:gridCol w:w="4076"/>
        <w:gridCol w:w="1542"/>
        <w:gridCol w:w="2247"/>
        <w:gridCol w:w="1724"/>
      </w:tblGrid>
      <w:tr w:rsidR="005E3287" w:rsidRPr="00870549">
        <w:trPr>
          <w:trHeight w:hRule="exact" w:val="893"/>
          <w:jc w:val="center"/>
        </w:trPr>
        <w:tc>
          <w:tcPr>
            <w:tcW w:w="5000" w:type="pct"/>
            <w:gridSpan w:val="9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tabs>
                <w:tab w:val="left" w:pos="6878"/>
                <w:tab w:val="left" w:pos="10957"/>
              </w:tabs>
              <w:spacing w:before="135"/>
              <w:ind w:right="14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 9 DERS SAATİ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 xml:space="preserve">1.ÜNİTE                                  Ünite Adı: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GEZEGENİMİZİ TANIYALIM</w:t>
            </w:r>
          </w:p>
          <w:p w:rsidR="005E3287" w:rsidRPr="00870549" w:rsidRDefault="005E3287" w:rsidP="00870549">
            <w:pPr>
              <w:pStyle w:val="TableParagraph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KONU ALANI ADI: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Dünya ve Evren</w:t>
            </w:r>
          </w:p>
        </w:tc>
      </w:tr>
      <w:tr w:rsidR="005E3287" w:rsidRPr="00870549">
        <w:trPr>
          <w:trHeight w:hRule="exact" w:val="982"/>
          <w:jc w:val="center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15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138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88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26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ind w:left="202" w:right="208" w:firstLine="38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20"/>
              <w:ind w:left="193" w:right="163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1316"/>
          <w:jc w:val="center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9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EKİM</w:t>
            </w: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02 - 06 Ekim 2017</w:t>
            </w:r>
          </w:p>
          <w:p w:rsidR="005E3287" w:rsidRPr="00870549" w:rsidRDefault="005E3287" w:rsidP="00870549">
            <w:pPr>
              <w:pStyle w:val="TableParagraph"/>
              <w:spacing w:before="7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( 3. Hafta)</w:t>
            </w: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6"/>
                <w:szCs w:val="26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371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Dünya’mızın Yapısı</w:t>
            </w:r>
          </w:p>
        </w:tc>
        <w:tc>
          <w:tcPr>
            <w:tcW w:w="104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24"/>
              </w:numPr>
              <w:tabs>
                <w:tab w:val="left" w:pos="921"/>
              </w:tabs>
              <w:spacing w:before="1" w:line="226" w:lineRule="auto"/>
              <w:ind w:right="161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Dünya’da etrafımızı saran bir hava katmanının bulunduğunu açıklar.</w:t>
            </w:r>
          </w:p>
          <w:p w:rsidR="005E3287" w:rsidRPr="00870549" w:rsidRDefault="005E3287" w:rsidP="00870549">
            <w:pPr>
              <w:pStyle w:val="TableParagraph"/>
              <w:spacing w:before="1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24"/>
              </w:numPr>
              <w:tabs>
                <w:tab w:val="left" w:pos="921"/>
              </w:tabs>
              <w:spacing w:line="216" w:lineRule="exact"/>
              <w:ind w:right="340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Dünya yüzeyindeki kara ve suların kapladığı alanları model üzerinde karşılaştırır.</w:t>
            </w:r>
          </w:p>
        </w:tc>
        <w:tc>
          <w:tcPr>
            <w:tcW w:w="13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460" w:lineRule="auto"/>
              <w:ind w:left="97" w:right="53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 xml:space="preserve">Kara, Hava, Su Katmanları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Diğer Derslerle İlişkilendirme:</w:t>
            </w:r>
          </w:p>
          <w:p w:rsidR="005E3287" w:rsidRPr="00870549" w:rsidRDefault="005E3287" w:rsidP="00870549">
            <w:pPr>
              <w:pStyle w:val="TableParagraph"/>
              <w:spacing w:before="10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Ara Disiplinlerle İlişkilendirme:</w:t>
            </w:r>
          </w:p>
        </w:tc>
        <w:tc>
          <w:tcPr>
            <w:tcW w:w="4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5" w:lineRule="auto"/>
              <w:ind w:left="130" w:right="175" w:hanging="3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-Hava Her Yerde Var</w:t>
            </w:r>
          </w:p>
          <w:p w:rsidR="005E3287" w:rsidRPr="00870549" w:rsidRDefault="005E3287" w:rsidP="00870549">
            <w:pPr>
              <w:pStyle w:val="TableParagraph"/>
              <w:spacing w:before="2" w:line="216" w:lineRule="exact"/>
              <w:ind w:left="130" w:right="216" w:hanging="3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-Karalarla Suları Kıyaslıyorum</w:t>
            </w:r>
          </w:p>
          <w:p w:rsidR="005E3287" w:rsidRPr="00870549" w:rsidRDefault="005E3287" w:rsidP="00870549">
            <w:pPr>
              <w:pStyle w:val="TableParagraph"/>
              <w:spacing w:line="222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4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  <w:p w:rsidR="005E3287" w:rsidRPr="00870549" w:rsidRDefault="005E3287" w:rsidP="00870549">
            <w:pPr>
              <w:pStyle w:val="TableParagraph"/>
              <w:spacing w:before="7" w:line="214" w:lineRule="exact"/>
              <w:ind w:left="97" w:right="22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-1. Ünite Değerlendirmesi</w:t>
            </w:r>
          </w:p>
        </w:tc>
        <w:tc>
          <w:tcPr>
            <w:tcW w:w="7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3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line="231" w:lineRule="auto"/>
              <w:ind w:left="99" w:right="2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</w:tc>
        <w:tc>
          <w:tcPr>
            <w:tcW w:w="55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53" w:lineRule="auto"/>
              <w:ind w:left="289" w:right="83" w:firstLine="170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Hayvanları Koruma  Günü</w:t>
            </w:r>
          </w:p>
          <w:p w:rsidR="005E3287" w:rsidRPr="00870549" w:rsidRDefault="005E3287" w:rsidP="00870549">
            <w:pPr>
              <w:pStyle w:val="TableParagraph"/>
              <w:spacing w:before="1"/>
              <w:ind w:left="519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( 04 Ekim)</w:t>
            </w:r>
          </w:p>
        </w:tc>
      </w:tr>
      <w:tr w:rsidR="005E3287" w:rsidRPr="00870549">
        <w:trPr>
          <w:trHeight w:hRule="exact" w:val="1184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4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1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49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2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58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929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459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tabs>
                <w:tab w:val="left" w:pos="6878"/>
                <w:tab w:val="left" w:pos="11207"/>
              </w:tabs>
              <w:spacing w:before="169" w:line="288" w:lineRule="exact"/>
              <w:ind w:right="49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SÜRE:6 DERS SAATİ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>2.ÜNİTE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 xml:space="preserve">Ünite Adı: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BEŞ DUYUMUZ</w:t>
            </w:r>
          </w:p>
          <w:p w:rsidR="005E3287" w:rsidRPr="00870549" w:rsidRDefault="005E3287" w:rsidP="00870549">
            <w:pPr>
              <w:pStyle w:val="TableParagraph"/>
              <w:spacing w:line="292" w:lineRule="exact"/>
              <w:ind w:left="26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KONU ALANI ADI: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Canlılar ve Yaşam</w:t>
            </w:r>
          </w:p>
        </w:tc>
      </w:tr>
      <w:tr w:rsidR="005E3287" w:rsidRPr="00870549">
        <w:trPr>
          <w:trHeight w:hRule="exact" w:val="1764"/>
          <w:jc w:val="center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4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09 - 13 Ekim 2017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( 4. Hafta)</w:t>
            </w: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5"/>
                <w:szCs w:val="25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625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Duyu Organları ve Görevleri</w:t>
            </w:r>
          </w:p>
        </w:tc>
        <w:tc>
          <w:tcPr>
            <w:tcW w:w="104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23"/>
              </w:numPr>
              <w:tabs>
                <w:tab w:val="left" w:pos="971"/>
              </w:tabs>
              <w:spacing w:line="226" w:lineRule="auto"/>
              <w:ind w:right="271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Duyu organlarının önemini fark eder.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23"/>
              </w:numPr>
              <w:tabs>
                <w:tab w:val="left" w:pos="971"/>
              </w:tabs>
              <w:spacing w:before="6" w:line="216" w:lineRule="exact"/>
              <w:ind w:right="466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Duyu organlarının temel görevlerini  açıklar.</w:t>
            </w:r>
          </w:p>
        </w:tc>
        <w:tc>
          <w:tcPr>
            <w:tcW w:w="131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Heading2"/>
              <w:numPr>
                <w:ilvl w:val="4"/>
                <w:numId w:val="22"/>
              </w:numPr>
              <w:tabs>
                <w:tab w:val="left" w:pos="969"/>
              </w:tabs>
              <w:spacing w:line="211" w:lineRule="exact"/>
              <w:ind w:firstLine="0"/>
              <w:rPr>
                <w:rFonts w:ascii="Cambria" w:hAnsi="Cambria" w:cs="Cambria"/>
                <w:b w:val="0"/>
                <w:bCs w:val="0"/>
              </w:rPr>
            </w:pPr>
            <w:r w:rsidRPr="00870549">
              <w:rPr>
                <w:rFonts w:ascii="Cambria" w:hAnsi="Cambria" w:cs="Cambria"/>
                <w:color w:val="FF0000"/>
              </w:rPr>
              <w:t>Kazanımı ile İlgili Açıklama</w:t>
            </w:r>
          </w:p>
          <w:p w:rsidR="005E3287" w:rsidRPr="00870549" w:rsidRDefault="005E3287" w:rsidP="00870549">
            <w:pPr>
              <w:pStyle w:val="TableParagraph"/>
              <w:spacing w:line="214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Duyu organlarının yapısal ayrıntısına girilmez.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22"/>
              </w:numPr>
              <w:tabs>
                <w:tab w:val="left" w:pos="969"/>
              </w:tabs>
              <w:spacing w:before="3" w:line="216" w:lineRule="exact"/>
              <w:ind w:right="944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Kazanımı ile İlgili Açıklama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Duyu organları arasındaki ilişki açıklanır.</w:t>
            </w:r>
          </w:p>
          <w:p w:rsidR="005E3287" w:rsidRPr="00870549" w:rsidRDefault="005E3287" w:rsidP="00870549">
            <w:pPr>
              <w:pStyle w:val="TableParagraph"/>
              <w:spacing w:line="221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Göz, kulak, dil, burun, deri</w:t>
            </w:r>
          </w:p>
        </w:tc>
        <w:tc>
          <w:tcPr>
            <w:tcW w:w="4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4" w:lineRule="auto"/>
              <w:ind w:left="97" w:right="3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-Hedef Oyunu Oynayalım</w:t>
            </w:r>
          </w:p>
          <w:p w:rsidR="005E3287" w:rsidRPr="00870549" w:rsidRDefault="005E3287" w:rsidP="00870549">
            <w:pPr>
              <w:pStyle w:val="TableParagraph"/>
              <w:spacing w:line="214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-Göz Rengi</w:t>
            </w:r>
          </w:p>
          <w:p w:rsidR="005E3287" w:rsidRPr="00870549" w:rsidRDefault="005E3287" w:rsidP="00870549">
            <w:pPr>
              <w:pStyle w:val="TableParagraph"/>
              <w:spacing w:before="6" w:line="216" w:lineRule="exact"/>
              <w:ind w:left="97" w:right="26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-Kaşıkların Çıkardığı Sesler</w:t>
            </w:r>
          </w:p>
          <w:p w:rsidR="005E3287" w:rsidRPr="00870549" w:rsidRDefault="005E3287" w:rsidP="00870549">
            <w:pPr>
              <w:pStyle w:val="TableParagraph"/>
              <w:spacing w:line="216" w:lineRule="exact"/>
              <w:ind w:left="97" w:right="42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-Ses Nereden Geliyor?</w:t>
            </w:r>
          </w:p>
        </w:tc>
        <w:tc>
          <w:tcPr>
            <w:tcW w:w="7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3"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9" w:right="5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5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2163"/>
          <w:jc w:val="center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6"/>
              <w:rPr>
                <w:rFonts w:ascii="Cambria" w:hAnsi="Cambria" w:cs="Cambria"/>
                <w:sz w:val="21"/>
                <w:szCs w:val="21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4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18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499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27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58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340" w:footer="113" w:gutter="0"/>
          <w:cols w:space="708"/>
          <w:docGrid w:linePitch="299"/>
        </w:sect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49"/>
        <w:gridCol w:w="595"/>
        <w:gridCol w:w="429"/>
        <w:gridCol w:w="912"/>
        <w:gridCol w:w="3205"/>
        <w:gridCol w:w="4044"/>
        <w:gridCol w:w="1538"/>
        <w:gridCol w:w="2222"/>
        <w:gridCol w:w="1882"/>
      </w:tblGrid>
      <w:tr w:rsidR="005E3287" w:rsidRPr="00870549">
        <w:trPr>
          <w:trHeight w:hRule="exact" w:val="893"/>
        </w:trPr>
        <w:tc>
          <w:tcPr>
            <w:tcW w:w="5000" w:type="pct"/>
            <w:gridSpan w:val="9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tabs>
                <w:tab w:val="left" w:pos="6878"/>
                <w:tab w:val="left" w:pos="12508"/>
              </w:tabs>
              <w:spacing w:before="135"/>
              <w:ind w:right="35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SÜRE:6 DERS SAATİ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 xml:space="preserve">2.ÜNİTE                                                                         Ünite Adı: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BEŞ DUYUMUZ</w:t>
            </w: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KONU ALANI ADI: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Canlılar ve Yaşam</w:t>
            </w:r>
          </w:p>
        </w:tc>
      </w:tr>
      <w:tr w:rsidR="005E3287" w:rsidRPr="00870549">
        <w:trPr>
          <w:trHeight w:hRule="exact" w:val="982"/>
        </w:trPr>
        <w:tc>
          <w:tcPr>
            <w:tcW w:w="218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15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143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886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265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ind w:left="202" w:right="208" w:firstLine="37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20"/>
              <w:ind w:left="190" w:right="163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1316"/>
        </w:trPr>
        <w:tc>
          <w:tcPr>
            <w:tcW w:w="218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91"/>
              <w:ind w:left="-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EKİM</w:t>
            </w:r>
          </w:p>
        </w:tc>
        <w:tc>
          <w:tcPr>
            <w:tcW w:w="18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16 - 20 Ekim 2017</w:t>
            </w:r>
          </w:p>
          <w:p w:rsidR="005E3287" w:rsidRPr="00870549" w:rsidRDefault="005E3287" w:rsidP="00870549">
            <w:pPr>
              <w:pStyle w:val="TableParagraph"/>
              <w:spacing w:before="7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( 5. Hafta)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6"/>
                <w:szCs w:val="26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97"/>
              <w:ind w:left="954" w:right="529" w:hanging="428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Duyu Organları ve Görevleri</w:t>
            </w:r>
          </w:p>
        </w:tc>
        <w:tc>
          <w:tcPr>
            <w:tcW w:w="104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21"/>
              </w:numPr>
              <w:tabs>
                <w:tab w:val="left" w:pos="971"/>
              </w:tabs>
              <w:spacing w:before="1" w:line="226" w:lineRule="auto"/>
              <w:ind w:right="463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Duyu organlarının temel görevlerini  açıklar.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21"/>
              </w:numPr>
              <w:tabs>
                <w:tab w:val="left" w:pos="971"/>
              </w:tabs>
              <w:spacing w:before="3" w:line="216" w:lineRule="exact"/>
              <w:ind w:right="249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Duyu organlarının sağlığını korumak için yapılması gerekenleri açıklar.</w:t>
            </w:r>
          </w:p>
        </w:tc>
        <w:tc>
          <w:tcPr>
            <w:tcW w:w="131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20"/>
              </w:numPr>
              <w:tabs>
                <w:tab w:val="left" w:pos="969"/>
              </w:tabs>
              <w:spacing w:before="10" w:line="226" w:lineRule="auto"/>
              <w:ind w:right="939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Kazanımı ile İlgili Açıklama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Duyu organları arasındaki ilişki açıklanır.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20"/>
              </w:numPr>
              <w:tabs>
                <w:tab w:val="left" w:pos="969"/>
              </w:tabs>
              <w:spacing w:before="3" w:line="216" w:lineRule="exact"/>
              <w:ind w:right="848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Kazanımı ile İlgili Açıklama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Duyu organlarına ait hastalıklara girilmez.</w:t>
            </w:r>
          </w:p>
          <w:p w:rsidR="005E3287" w:rsidRPr="00870549" w:rsidRDefault="005E3287" w:rsidP="00870549">
            <w:pPr>
              <w:pStyle w:val="TableParagraph"/>
              <w:spacing w:line="221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Göz, kulak, dil, burun, deri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20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-Kokunun Gücü</w:t>
            </w:r>
          </w:p>
          <w:p w:rsidR="005E3287" w:rsidRPr="00870549" w:rsidRDefault="005E3287" w:rsidP="00870549">
            <w:pPr>
              <w:pStyle w:val="TableParagraph"/>
              <w:spacing w:before="3" w:line="216" w:lineRule="exact"/>
              <w:ind w:left="99" w:right="11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-Kokularına Göre Ayırt Edelim</w:t>
            </w:r>
          </w:p>
          <w:p w:rsidR="005E3287" w:rsidRPr="00870549" w:rsidRDefault="005E3287" w:rsidP="00870549">
            <w:pPr>
              <w:pStyle w:val="TableParagraph"/>
              <w:spacing w:line="210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-Dilin Haritası</w:t>
            </w:r>
          </w:p>
          <w:p w:rsidR="005E3287" w:rsidRPr="00870549" w:rsidRDefault="005E3287" w:rsidP="00870549">
            <w:pPr>
              <w:pStyle w:val="ListParagraph"/>
              <w:numPr>
                <w:ilvl w:val="0"/>
                <w:numId w:val="19"/>
              </w:numPr>
              <w:tabs>
                <w:tab w:val="left" w:pos="215"/>
              </w:tabs>
              <w:spacing w:before="6" w:line="216" w:lineRule="exact"/>
              <w:ind w:right="284" w:hanging="3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Dokun, Hisset Oyunu</w:t>
            </w:r>
          </w:p>
          <w:p w:rsidR="005E3287" w:rsidRPr="00870549" w:rsidRDefault="005E3287" w:rsidP="00870549">
            <w:pPr>
              <w:pStyle w:val="ListParagraph"/>
              <w:numPr>
                <w:ilvl w:val="0"/>
                <w:numId w:val="19"/>
              </w:numPr>
              <w:tabs>
                <w:tab w:val="left" w:pos="215"/>
              </w:tabs>
              <w:spacing w:line="211" w:lineRule="exact"/>
              <w:ind w:left="215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Duyarlı Ten</w:t>
            </w:r>
          </w:p>
          <w:p w:rsidR="005E3287" w:rsidRPr="00870549" w:rsidRDefault="005E3287" w:rsidP="00870549">
            <w:pPr>
              <w:pStyle w:val="TableParagraph"/>
              <w:spacing w:line="224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4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  <w:p w:rsidR="005E3287" w:rsidRPr="00870549" w:rsidRDefault="005E3287" w:rsidP="00870549">
            <w:pPr>
              <w:pStyle w:val="TableParagraph"/>
              <w:spacing w:before="6" w:line="216" w:lineRule="exact"/>
              <w:ind w:left="99" w:right="22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-2. Ünite Değerlendirmesi</w:t>
            </w:r>
          </w:p>
        </w:tc>
        <w:tc>
          <w:tcPr>
            <w:tcW w:w="72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3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line="231" w:lineRule="auto"/>
              <w:ind w:left="99" w:right="2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</w:tc>
        <w:tc>
          <w:tcPr>
            <w:tcW w:w="55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469"/>
        </w:trPr>
        <w:tc>
          <w:tcPr>
            <w:tcW w:w="218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45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4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1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2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57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927"/>
        </w:trPr>
        <w:tc>
          <w:tcPr>
            <w:tcW w:w="218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4599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tabs>
                <w:tab w:val="left" w:pos="5783"/>
                <w:tab w:val="left" w:pos="10404"/>
              </w:tabs>
              <w:spacing w:before="167" w:line="288" w:lineRule="exact"/>
              <w:ind w:right="11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SÜRE:15 DERS SAATİ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>3.ÜNİTE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 xml:space="preserve">Ünite Adı: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KUVVETİ TANIYALIM</w:t>
            </w:r>
          </w:p>
          <w:p w:rsidR="005E3287" w:rsidRPr="00870549" w:rsidRDefault="005E3287" w:rsidP="00870549">
            <w:pPr>
              <w:pStyle w:val="TableParagraph"/>
              <w:spacing w:line="292" w:lineRule="exact"/>
              <w:ind w:left="28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KONU ALANI ADI: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Fiziksel Olaylar</w:t>
            </w:r>
          </w:p>
        </w:tc>
      </w:tr>
      <w:tr w:rsidR="005E3287" w:rsidRPr="00870549">
        <w:trPr>
          <w:trHeight w:hRule="exact" w:val="1765"/>
        </w:trPr>
        <w:tc>
          <w:tcPr>
            <w:tcW w:w="218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23 - 27 Ekim 2017</w:t>
            </w:r>
          </w:p>
          <w:p w:rsidR="005E3287" w:rsidRPr="00870549" w:rsidRDefault="005E3287" w:rsidP="00870549">
            <w:pPr>
              <w:pStyle w:val="TableParagraph"/>
              <w:spacing w:before="7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( 6. Hafta)</w:t>
            </w: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7"/>
              <w:rPr>
                <w:rFonts w:ascii="Cambria" w:hAnsi="Cambria" w:cs="Cambria"/>
                <w:sz w:val="25"/>
                <w:szCs w:val="25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519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Varlıkların Hareket Özellikleri</w:t>
            </w:r>
          </w:p>
        </w:tc>
        <w:tc>
          <w:tcPr>
            <w:tcW w:w="104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29" w:lineRule="auto"/>
              <w:ind w:left="99" w:right="28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F.3.3.1.1.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Hareket eden varlıkları gözlemler ve hareket özelliklerini ifade eder.</w:t>
            </w:r>
          </w:p>
        </w:tc>
        <w:tc>
          <w:tcPr>
            <w:tcW w:w="131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2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F.3.3.1.1. Kazanımı ile İlgili Açıklama</w:t>
            </w:r>
          </w:p>
          <w:p w:rsidR="005E3287" w:rsidRPr="00870549" w:rsidRDefault="005E3287" w:rsidP="00870549">
            <w:pPr>
              <w:pStyle w:val="TableParagraph"/>
              <w:spacing w:line="216" w:lineRule="exact"/>
              <w:ind w:left="97" w:right="26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 xml:space="preserve">Varlıkların hareket özellikleri; hızlı, yavaş, dönen, sallanan ve yön değiştiren şeklinde nitelendirilir. </w:t>
            </w: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Hızlanma, yavaşlama, dönme, sallanma ve yön değiştirme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4" w:lineRule="exact"/>
              <w:ind w:left="99" w:right="68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-Hangisi Hareketli?</w:t>
            </w:r>
          </w:p>
          <w:p w:rsidR="005E3287" w:rsidRPr="00870549" w:rsidRDefault="005E3287" w:rsidP="00870549">
            <w:pPr>
              <w:pStyle w:val="TableParagraph"/>
              <w:spacing w:line="210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-Top Oynayalım</w:t>
            </w:r>
          </w:p>
          <w:p w:rsidR="005E3287" w:rsidRPr="00870549" w:rsidRDefault="005E3287" w:rsidP="00870549">
            <w:pPr>
              <w:pStyle w:val="TableParagraph"/>
              <w:spacing w:before="6" w:line="216" w:lineRule="exact"/>
              <w:ind w:left="99" w:right="56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-Yönümüzü Değiştirelim</w:t>
            </w:r>
          </w:p>
        </w:tc>
        <w:tc>
          <w:tcPr>
            <w:tcW w:w="72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5"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2" w:line="216" w:lineRule="exact"/>
              <w:ind w:left="99" w:right="5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5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3" w:line="270" w:lineRule="auto"/>
              <w:ind w:left="332" w:right="304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Cumhuriyet Bayramı</w:t>
            </w:r>
          </w:p>
          <w:p w:rsidR="005E3287" w:rsidRPr="00870549" w:rsidRDefault="005E3287" w:rsidP="00870549">
            <w:pPr>
              <w:pStyle w:val="TableParagraph"/>
              <w:spacing w:before="3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28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(29 Ekim)</w:t>
            </w:r>
          </w:p>
        </w:tc>
      </w:tr>
      <w:tr w:rsidR="005E3287" w:rsidRPr="00870549">
        <w:trPr>
          <w:trHeight w:hRule="exact" w:val="2004"/>
        </w:trPr>
        <w:tc>
          <w:tcPr>
            <w:tcW w:w="218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3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7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67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4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15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5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2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57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  <w:docGrid w:linePitch="299"/>
        </w:sectPr>
      </w:pPr>
    </w:p>
    <w:p w:rsidR="005E3287" w:rsidRPr="00946259" w:rsidRDefault="005E3287">
      <w:pPr>
        <w:spacing w:before="7"/>
        <w:rPr>
          <w:rFonts w:ascii="Cambria" w:hAnsi="Cambria" w:cs="Cambria"/>
          <w:sz w:val="29"/>
          <w:szCs w:val="29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78"/>
        <w:gridCol w:w="595"/>
        <w:gridCol w:w="458"/>
        <w:gridCol w:w="944"/>
        <w:gridCol w:w="3250"/>
        <w:gridCol w:w="4095"/>
        <w:gridCol w:w="1551"/>
        <w:gridCol w:w="2260"/>
        <w:gridCol w:w="1645"/>
      </w:tblGrid>
      <w:tr w:rsidR="005E3287" w:rsidRPr="00870549">
        <w:trPr>
          <w:trHeight w:hRule="exact" w:val="959"/>
        </w:trPr>
        <w:tc>
          <w:tcPr>
            <w:tcW w:w="860" w:type="pct"/>
            <w:gridSpan w:val="4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7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SÜRE:15 DERS SAATİ</w:t>
            </w:r>
          </w:p>
        </w:tc>
        <w:tc>
          <w:tcPr>
            <w:tcW w:w="1051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4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1158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3.ÜNİTE</w:t>
            </w:r>
          </w:p>
          <w:p w:rsidR="005E3287" w:rsidRPr="00870549" w:rsidRDefault="005E3287" w:rsidP="00870549">
            <w:pPr>
              <w:pStyle w:val="TableParagraph"/>
              <w:spacing w:before="9"/>
              <w:ind w:left="187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KONU ALANI ADI: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Fiziksel Olaylar</w:t>
            </w:r>
          </w:p>
        </w:tc>
        <w:tc>
          <w:tcPr>
            <w:tcW w:w="502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263" w:type="pct"/>
            <w:gridSpan w:val="2"/>
            <w:tcBorders>
              <w:top w:val="single" w:sz="30" w:space="0" w:color="000000"/>
              <w:left w:val="nil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68"/>
              <w:ind w:left="119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Ünite Adı: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KUVVETİ TANIYALIM</w:t>
            </w:r>
          </w:p>
        </w:tc>
      </w:tr>
      <w:tr w:rsidR="005E3287" w:rsidRPr="00870549">
        <w:trPr>
          <w:trHeight w:hRule="exact" w:val="1060"/>
        </w:trPr>
        <w:tc>
          <w:tcPr>
            <w:tcW w:w="220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5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43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886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265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202" w:right="208" w:firstLine="37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58"/>
              <w:ind w:left="145" w:right="12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1508"/>
        </w:trPr>
        <w:tc>
          <w:tcPr>
            <w:tcW w:w="220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9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EKİM - KASIM</w:t>
            </w:r>
          </w:p>
        </w:tc>
        <w:tc>
          <w:tcPr>
            <w:tcW w:w="18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366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30 Ekim -  03 Kasım 2017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1228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( 7.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62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188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Varlıkların Hareket Özellikleri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0" w:lineRule="auto"/>
              <w:ind w:left="99" w:right="28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F.3.3.1.1.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Hareket eden varlıkları gözlemler ve hareket özelliklerini ifade eder.</w:t>
            </w:r>
          </w:p>
        </w:tc>
        <w:tc>
          <w:tcPr>
            <w:tcW w:w="132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F.3.3.1.1. Kazanımı ile İlgili Açıklama</w:t>
            </w:r>
          </w:p>
          <w:p w:rsidR="005E3287" w:rsidRPr="00870549" w:rsidRDefault="005E3287" w:rsidP="00870549">
            <w:pPr>
              <w:pStyle w:val="TableParagraph"/>
              <w:spacing w:before="2" w:line="216" w:lineRule="exact"/>
              <w:ind w:left="97" w:right="26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Varlıkların hareket özellikleri; hızlı, yavaş, dönen, sallanan ve yön değiştiren şeklinde nitelendirilir.</w:t>
            </w:r>
          </w:p>
          <w:p w:rsidR="005E3287" w:rsidRPr="00870549" w:rsidRDefault="005E3287" w:rsidP="00870549">
            <w:pPr>
              <w:pStyle w:val="TableParagraph"/>
              <w:spacing w:before="7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7" w:right="26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Hızlanma, yavaşlama, dönme, sallanma ve yön değiştirme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5" w:lineRule="auto"/>
              <w:ind w:left="99" w:right="56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-Sallayalım, döndürelim</w:t>
            </w:r>
          </w:p>
          <w:p w:rsidR="005E3287" w:rsidRPr="00870549" w:rsidRDefault="005E3287" w:rsidP="00870549">
            <w:pPr>
              <w:pStyle w:val="TableParagraph"/>
              <w:spacing w:before="1" w:line="224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5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line="231" w:lineRule="auto"/>
              <w:ind w:left="99" w:right="2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9" w:right="5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1"/>
              <w:ind w:left="176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Kızılay Haftası</w:t>
            </w:r>
          </w:p>
          <w:p w:rsidR="005E3287" w:rsidRPr="00870549" w:rsidRDefault="005E3287" w:rsidP="00870549">
            <w:pPr>
              <w:pStyle w:val="TableParagraph"/>
              <w:spacing w:before="5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ind w:left="5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(29 Ekim- 4 Kasım )</w:t>
            </w:r>
          </w:p>
        </w:tc>
      </w:tr>
      <w:tr w:rsidR="005E3287" w:rsidRPr="00870549">
        <w:trPr>
          <w:trHeight w:hRule="exact" w:val="1570"/>
        </w:trPr>
        <w:tc>
          <w:tcPr>
            <w:tcW w:w="220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6"/>
                <w:szCs w:val="16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jc w:val="center"/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639"/>
        </w:trPr>
        <w:tc>
          <w:tcPr>
            <w:tcW w:w="220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4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06 - 10 Kasım 2017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( 8.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97"/>
              <w:ind w:left="1189" w:right="390" w:hanging="798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Cisimleri Hareket Ettirme ve Durdurma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18"/>
              </w:numPr>
              <w:tabs>
                <w:tab w:val="left" w:pos="921"/>
              </w:tabs>
              <w:spacing w:line="226" w:lineRule="auto"/>
              <w:ind w:right="110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İtme ve çekmenin birer kuvvet olduğunu deneyerek keşfeder.</w:t>
            </w: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18"/>
              </w:numPr>
              <w:tabs>
                <w:tab w:val="left" w:pos="921"/>
              </w:tabs>
              <w:spacing w:line="231" w:lineRule="auto"/>
              <w:ind w:right="277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İtme ve çekme kuvvetlerinin hareket eden ve duran cisimler üzerindeki etkilerini gözlemleyerek kuvveti tanımlar.</w:t>
            </w:r>
          </w:p>
        </w:tc>
        <w:tc>
          <w:tcPr>
            <w:tcW w:w="132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0" w:lineRule="auto"/>
              <w:ind w:left="97" w:right="49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Kuvvet, itme kuvveti, çekme kuvveti, hareketli cisimlerin sebep olabileceği tehlikeli durumlar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4" w:lineRule="auto"/>
              <w:ind w:left="99" w:right="63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-Kuvveti Keşfedelim</w:t>
            </w:r>
          </w:p>
          <w:p w:rsidR="005E3287" w:rsidRPr="00870549" w:rsidRDefault="005E3287" w:rsidP="00870549">
            <w:pPr>
              <w:pStyle w:val="TableParagraph"/>
              <w:spacing w:before="1" w:line="224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5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ind w:left="2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Atatürk Haftası</w:t>
            </w:r>
          </w:p>
          <w:p w:rsidR="005E3287" w:rsidRPr="00870549" w:rsidRDefault="005E3287" w:rsidP="00870549">
            <w:pPr>
              <w:pStyle w:val="TableParagraph"/>
              <w:spacing w:before="3"/>
              <w:jc w:val="center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ind w:left="2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(10 -16 Kasım )</w:t>
            </w:r>
          </w:p>
        </w:tc>
      </w:tr>
      <w:tr w:rsidR="005E3287" w:rsidRPr="00870549">
        <w:trPr>
          <w:trHeight w:hRule="exact" w:val="1724"/>
        </w:trPr>
        <w:tc>
          <w:tcPr>
            <w:tcW w:w="220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5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3"/>
              <w:rPr>
                <w:rFonts w:ascii="Cambria" w:hAnsi="Cambria" w:cs="Cambria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5E3287" w:rsidRPr="00946259" w:rsidRDefault="005E3287">
      <w:pPr>
        <w:spacing w:before="7"/>
        <w:rPr>
          <w:rFonts w:ascii="Cambria" w:hAnsi="Cambria" w:cs="Cambria"/>
          <w:sz w:val="29"/>
          <w:szCs w:val="29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59"/>
        <w:gridCol w:w="595"/>
        <w:gridCol w:w="442"/>
        <w:gridCol w:w="786"/>
        <w:gridCol w:w="124"/>
        <w:gridCol w:w="3235"/>
        <w:gridCol w:w="4083"/>
        <w:gridCol w:w="1536"/>
        <w:gridCol w:w="2245"/>
        <w:gridCol w:w="1771"/>
      </w:tblGrid>
      <w:tr w:rsidR="005E3287" w:rsidRPr="00870549">
        <w:trPr>
          <w:trHeight w:hRule="exact" w:val="790"/>
        </w:trPr>
        <w:tc>
          <w:tcPr>
            <w:tcW w:w="812" w:type="pct"/>
            <w:gridSpan w:val="4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20"/>
              <w:ind w:left="7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SÜRE:15 DERS SAATİ</w:t>
            </w:r>
          </w:p>
        </w:tc>
        <w:tc>
          <w:tcPr>
            <w:tcW w:w="46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20"/>
              <w:ind w:left="1165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3.ÜNİTE</w:t>
            </w:r>
          </w:p>
          <w:p w:rsidR="005E3287" w:rsidRPr="00870549" w:rsidRDefault="005E3287" w:rsidP="00870549">
            <w:pPr>
              <w:pStyle w:val="TableParagraph"/>
              <w:spacing w:before="11"/>
              <w:ind w:left="194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KONU ALANI ADI: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Fiziksel Olaylar</w:t>
            </w:r>
          </w:p>
        </w:tc>
        <w:tc>
          <w:tcPr>
            <w:tcW w:w="502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264" w:type="pct"/>
            <w:gridSpan w:val="2"/>
            <w:tcBorders>
              <w:top w:val="single" w:sz="30" w:space="0" w:color="000000"/>
              <w:left w:val="nil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82"/>
              <w:ind w:left="122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Ünite Adı: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KUVVETİ TANIYALIM</w:t>
            </w:r>
          </w:p>
        </w:tc>
      </w:tr>
      <w:tr w:rsidR="005E3287" w:rsidRPr="00870549">
        <w:trPr>
          <w:trHeight w:hRule="exact" w:val="864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6"/>
                <w:szCs w:val="26"/>
              </w:rPr>
            </w:pPr>
          </w:p>
          <w:p w:rsidR="005E3287" w:rsidRPr="00870549" w:rsidRDefault="005E3287" w:rsidP="00870549">
            <w:pPr>
              <w:pStyle w:val="TableParagraph"/>
              <w:ind w:left="15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6"/>
                <w:szCs w:val="26"/>
              </w:rPr>
            </w:pPr>
          </w:p>
          <w:p w:rsidR="005E3287" w:rsidRPr="00870549" w:rsidRDefault="005E3287" w:rsidP="00870549">
            <w:pPr>
              <w:pStyle w:val="TableParagraph"/>
              <w:ind w:left="14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6"/>
                <w:szCs w:val="26"/>
              </w:rPr>
            </w:pPr>
          </w:p>
          <w:p w:rsidR="005E3287" w:rsidRPr="00870549" w:rsidRDefault="005E3287" w:rsidP="00870549">
            <w:pPr>
              <w:pStyle w:val="TableParagraph"/>
              <w:ind w:left="88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6"/>
                <w:szCs w:val="26"/>
              </w:rPr>
            </w:pPr>
          </w:p>
          <w:p w:rsidR="005E3287" w:rsidRPr="00870549" w:rsidRDefault="005E3287" w:rsidP="00870549">
            <w:pPr>
              <w:pStyle w:val="TableParagraph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6"/>
                <w:szCs w:val="26"/>
              </w:rPr>
            </w:pPr>
          </w:p>
          <w:p w:rsidR="005E3287" w:rsidRPr="00870549" w:rsidRDefault="005E3287" w:rsidP="00870549">
            <w:pPr>
              <w:pStyle w:val="TableParagraph"/>
              <w:ind w:left="26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8"/>
              <w:rPr>
                <w:rFonts w:ascii="Cambria" w:hAnsi="Cambria" w:cs="Cambria"/>
                <w:sz w:val="15"/>
                <w:szCs w:val="15"/>
              </w:rPr>
            </w:pPr>
          </w:p>
          <w:p w:rsidR="005E3287" w:rsidRPr="00870549" w:rsidRDefault="005E3287" w:rsidP="00870549">
            <w:pPr>
              <w:pStyle w:val="TableParagraph"/>
              <w:ind w:left="202" w:right="208" w:firstLine="38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60"/>
              <w:ind w:left="147" w:right="12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1457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88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KASIM</w:t>
            </w: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13 - 17 Kasım 2017</w:t>
            </w:r>
          </w:p>
          <w:p w:rsidR="005E3287" w:rsidRPr="00870549" w:rsidRDefault="005E3287" w:rsidP="00870549">
            <w:pPr>
              <w:pStyle w:val="TableParagraph"/>
              <w:spacing w:before="7"/>
              <w:ind w:righ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(9.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41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1710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Cisimleri Hareket Ettirme ve Durdurma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17"/>
              </w:numPr>
              <w:tabs>
                <w:tab w:val="left" w:pos="921"/>
              </w:tabs>
              <w:spacing w:line="232" w:lineRule="auto"/>
              <w:ind w:right="279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İtme ve çekme kuvvetlerinin hareket eden ve duran cisimler üzerindeki etkilerini gözlemleyerek kuvveti tanımlar.</w:t>
            </w: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17"/>
              </w:numPr>
              <w:tabs>
                <w:tab w:val="left" w:pos="921"/>
              </w:tabs>
              <w:spacing w:line="216" w:lineRule="exact"/>
              <w:ind w:right="320" w:firstLine="0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Günlük yaşamda hareketli cisimlerin sebep olabileceği tehlikeleri tartışır.</w:t>
            </w:r>
          </w:p>
        </w:tc>
        <w:tc>
          <w:tcPr>
            <w:tcW w:w="132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F.3.3.2.3. Kazanımı ile İlgili Açıklama</w:t>
            </w:r>
            <w:r w:rsidRPr="00870549">
              <w:rPr>
                <w:rFonts w:ascii="Cambria" w:hAnsi="Cambria" w:cs="Cambria"/>
                <w:color w:val="FF0000"/>
                <w:sz w:val="18"/>
                <w:szCs w:val="18"/>
              </w:rPr>
              <w:t>:</w:t>
            </w:r>
          </w:p>
          <w:p w:rsidR="005E3287" w:rsidRPr="00870549" w:rsidRDefault="005E3287" w:rsidP="00870549">
            <w:pPr>
              <w:pStyle w:val="TableParagraph"/>
              <w:spacing w:line="234" w:lineRule="auto"/>
              <w:ind w:left="97" w:right="11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Okul koridorunda koşan bir öğrencinin durmakta olan bir öğrenciye çarpması durumunda oluşabile- cek durumlar, sürücülerin aracın kontrolünü kaybet- mesi sonucunda can ve mal kayıplarının oluşması, çığ, sel vb. örnekler verilir.</w:t>
            </w:r>
          </w:p>
          <w:p w:rsidR="005E3287" w:rsidRPr="00870549" w:rsidRDefault="005E3287" w:rsidP="00870549">
            <w:pPr>
              <w:pStyle w:val="TableParagraph"/>
              <w:spacing w:before="3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469" w:lineRule="auto"/>
              <w:ind w:left="97" w:right="1733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Diğer Derslerle İlişkilendirme: Ara Disiplinlerle İlişkilendirme: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spacing w:line="230" w:lineRule="auto"/>
              <w:ind w:left="97" w:right="495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Kuvvet, itme kuvveti, çekme kuvveti, hareketli cisimlerin sebep olabileceği tehlikeli durumlar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09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-Çarpışan Toplar</w:t>
            </w:r>
          </w:p>
          <w:p w:rsidR="005E3287" w:rsidRPr="00870549" w:rsidRDefault="005E3287" w:rsidP="00870549">
            <w:pPr>
              <w:pStyle w:val="TableParagraph"/>
              <w:spacing w:line="224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3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  <w:p w:rsidR="005E3287" w:rsidRPr="00870549" w:rsidRDefault="005E3287" w:rsidP="00870549">
            <w:pPr>
              <w:pStyle w:val="TableParagraph"/>
              <w:spacing w:before="6" w:line="216" w:lineRule="exact"/>
              <w:ind w:left="97" w:right="22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-3. Ünite Değerlendirmesi</w:t>
            </w:r>
          </w:p>
        </w:tc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line="232" w:lineRule="auto"/>
              <w:ind w:left="99" w:right="2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9" w:right="5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428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23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964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20 - 24 Kasım 2017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( 10.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63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1" w:line="270" w:lineRule="auto"/>
              <w:ind w:left="229" w:right="199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Öğretmenler Günü</w:t>
            </w:r>
          </w:p>
          <w:p w:rsidR="005E3287" w:rsidRPr="00870549" w:rsidRDefault="005E3287" w:rsidP="00870549">
            <w:pPr>
              <w:pStyle w:val="TableParagraph"/>
              <w:spacing w:before="6"/>
              <w:jc w:val="center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26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(24 Kasım)</w:t>
            </w:r>
          </w:p>
        </w:tc>
      </w:tr>
      <w:tr w:rsidR="005E3287" w:rsidRPr="00870549">
        <w:trPr>
          <w:trHeight w:hRule="exact" w:val="2151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gridSpan w:val="2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74"/>
        <w:gridCol w:w="595"/>
        <w:gridCol w:w="455"/>
        <w:gridCol w:w="941"/>
        <w:gridCol w:w="3231"/>
        <w:gridCol w:w="4070"/>
        <w:gridCol w:w="1542"/>
        <w:gridCol w:w="2247"/>
        <w:gridCol w:w="1721"/>
      </w:tblGrid>
      <w:tr w:rsidR="005E3287" w:rsidRPr="00870549">
        <w:trPr>
          <w:trHeight w:hRule="exact" w:val="893"/>
        </w:trPr>
        <w:tc>
          <w:tcPr>
            <w:tcW w:w="856" w:type="pct"/>
            <w:gridSpan w:val="4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72"/>
              <w:ind w:left="7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SÜRE:17 DERS SAATİ</w:t>
            </w:r>
          </w:p>
        </w:tc>
        <w:tc>
          <w:tcPr>
            <w:tcW w:w="1045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16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72"/>
              <w:ind w:left="1158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4.ÜNİTE</w:t>
            </w:r>
          </w:p>
          <w:p w:rsidR="005E3287" w:rsidRPr="00870549" w:rsidRDefault="005E3287" w:rsidP="00870549">
            <w:pPr>
              <w:pStyle w:val="TableParagraph"/>
              <w:spacing w:before="11"/>
              <w:ind w:left="103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KONU ALANI ADI: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Madde ve Doğası</w:t>
            </w:r>
          </w:p>
        </w:tc>
        <w:tc>
          <w:tcPr>
            <w:tcW w:w="499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284" w:type="pct"/>
            <w:gridSpan w:val="2"/>
            <w:tcBorders>
              <w:top w:val="single" w:sz="30" w:space="0" w:color="000000"/>
              <w:left w:val="nil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35"/>
              <w:ind w:left="119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Ünite Adı: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MADDEYİ TANIYALIM</w:t>
            </w:r>
          </w:p>
        </w:tc>
      </w:tr>
      <w:tr w:rsidR="005E3287" w:rsidRPr="00870549">
        <w:trPr>
          <w:trHeight w:hRule="exact" w:val="982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15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143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886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4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3"/>
              <w:ind w:left="265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ind w:left="202" w:right="208" w:firstLine="37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20"/>
              <w:ind w:left="190" w:right="163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2053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91"/>
              <w:ind w:righ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KASIM - ARALIK</w:t>
            </w: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27 Kasım - 01 Aralık 2017</w:t>
            </w:r>
          </w:p>
          <w:p w:rsidR="005E3287" w:rsidRPr="00870549" w:rsidRDefault="005E3287" w:rsidP="00870549">
            <w:pPr>
              <w:pStyle w:val="TableParagraph"/>
              <w:spacing w:before="7"/>
              <w:ind w:righ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( 11. Hafta)</w:t>
            </w: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2053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Maddeyi Niteleyen Özellikler</w:t>
            </w:r>
          </w:p>
        </w:tc>
        <w:tc>
          <w:tcPr>
            <w:tcW w:w="104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16"/>
              </w:numPr>
              <w:tabs>
                <w:tab w:val="left" w:pos="921"/>
              </w:tabs>
              <w:spacing w:line="229" w:lineRule="auto"/>
              <w:ind w:right="143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Beş duyu organını kullanarak maddeyi niteleyen temel özellikleri açıklar.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16"/>
              </w:numPr>
              <w:tabs>
                <w:tab w:val="left" w:pos="921"/>
              </w:tabs>
              <w:spacing w:before="5" w:line="216" w:lineRule="exact"/>
              <w:ind w:right="352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Bazı maddelere dokunma, bakma, onları tatma ve koklamanın canlı vücuduna zarar verebileceğini tartışır.</w:t>
            </w:r>
          </w:p>
        </w:tc>
        <w:tc>
          <w:tcPr>
            <w:tcW w:w="131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1" w:line="226" w:lineRule="auto"/>
              <w:ind w:left="97" w:right="32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F.3.4.1.1. Kazanımı ile İlgili Açıklama</w:t>
            </w:r>
            <w:r w:rsidRPr="00870549">
              <w:rPr>
                <w:rFonts w:ascii="Cambria" w:hAnsi="Cambria" w:cs="Cambria"/>
                <w:color w:val="FF0000"/>
                <w:sz w:val="18"/>
                <w:szCs w:val="18"/>
              </w:rPr>
              <w:t xml:space="preserve">: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a)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Maddeyi niteleyen; sertlik/yumuşaklık, esneklik,</w:t>
            </w:r>
          </w:p>
          <w:p w:rsidR="005E3287" w:rsidRPr="00870549" w:rsidRDefault="005E3287" w:rsidP="00870549">
            <w:pPr>
              <w:pStyle w:val="TableParagraph"/>
              <w:spacing w:line="234" w:lineRule="auto"/>
              <w:ind w:left="97" w:right="12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kırılganlık, renk, koku, tat ve pürüzlü/pürüzsüz olma durumlarına değinilir.</w:t>
            </w:r>
          </w:p>
          <w:p w:rsidR="005E3287" w:rsidRPr="00870549" w:rsidRDefault="005E3287" w:rsidP="00870549">
            <w:pPr>
              <w:pStyle w:val="ListParagraph"/>
              <w:numPr>
                <w:ilvl w:val="0"/>
                <w:numId w:val="15"/>
              </w:numPr>
              <w:tabs>
                <w:tab w:val="left" w:pos="247"/>
              </w:tabs>
              <w:spacing w:before="4" w:line="216" w:lineRule="exact"/>
              <w:ind w:right="815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Bir yüzeyin pürüzleştirilmesi veya pürüzsüzleştirilmesini keşfetmeleri sağlanır.</w:t>
            </w:r>
          </w:p>
          <w:p w:rsidR="005E3287" w:rsidRPr="00870549" w:rsidRDefault="005E3287" w:rsidP="00870549">
            <w:pPr>
              <w:pStyle w:val="ListParagraph"/>
              <w:numPr>
                <w:ilvl w:val="0"/>
                <w:numId w:val="15"/>
              </w:numPr>
              <w:tabs>
                <w:tab w:val="left" w:pos="232"/>
              </w:tabs>
              <w:spacing w:line="216" w:lineRule="exact"/>
              <w:ind w:right="338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Ders ortamına beş duyu organına hitap edecek çeşitli örnekler getirilerek deneme yoluyla fark etmeleri sağlanır.</w:t>
            </w:r>
          </w:p>
          <w:p w:rsidR="005E3287" w:rsidRPr="00870549" w:rsidRDefault="005E3287" w:rsidP="00870549">
            <w:pPr>
              <w:pStyle w:val="TableParagraph"/>
              <w:spacing w:line="216" w:lineRule="exact"/>
              <w:ind w:left="97" w:right="59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F.3.4.1.2. Kazanımı ile İlgili Açıklama</w:t>
            </w:r>
            <w:r w:rsidRPr="00870549">
              <w:rPr>
                <w:rFonts w:ascii="Cambria" w:hAnsi="Cambria" w:cs="Cambria"/>
                <w:color w:val="FF0000"/>
                <w:sz w:val="18"/>
                <w:szCs w:val="18"/>
              </w:rPr>
              <w:t xml:space="preserve">: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a)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Alınabilecek güvenlik önlemleri öğrencilerle birlikte tespit edilir.</w:t>
            </w:r>
          </w:p>
          <w:p w:rsidR="005E3287" w:rsidRPr="00870549" w:rsidRDefault="005E3287" w:rsidP="00870549">
            <w:pPr>
              <w:pStyle w:val="TableParagraph"/>
              <w:spacing w:line="221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b)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Gerekli güvenlik tedbirleri alınır.</w:t>
            </w: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7" w:right="468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Sertlik/yumuşaklık, esneklik, kırılganlık, renk, koku, tat, pürüzlü ve pürüzsüz olma</w:t>
            </w:r>
          </w:p>
        </w:tc>
        <w:tc>
          <w:tcPr>
            <w:tcW w:w="49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ind w:left="99" w:right="295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-Maddeyi Nasıl Tanımlarız?</w:t>
            </w:r>
          </w:p>
          <w:p w:rsidR="005E3287" w:rsidRPr="00870549" w:rsidRDefault="005E3287" w:rsidP="00870549">
            <w:pPr>
              <w:pStyle w:val="TableParagraph"/>
              <w:spacing w:line="223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-Pürüzsüz, pürüzlü</w:t>
            </w:r>
          </w:p>
        </w:tc>
        <w:tc>
          <w:tcPr>
            <w:tcW w:w="7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3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line="231" w:lineRule="auto"/>
              <w:ind w:left="99" w:right="2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9" w:right="5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5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337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7"/>
                <w:szCs w:val="27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4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4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1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499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27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57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318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04 - 08 Aralık 2017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( 12. Hafta)</w:t>
            </w: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25"/>
                <w:szCs w:val="25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4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4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1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499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27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5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2086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45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1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499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27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57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74"/>
        <w:gridCol w:w="595"/>
        <w:gridCol w:w="457"/>
        <w:gridCol w:w="944"/>
        <w:gridCol w:w="3250"/>
        <w:gridCol w:w="4098"/>
        <w:gridCol w:w="1551"/>
        <w:gridCol w:w="2260"/>
        <w:gridCol w:w="1647"/>
      </w:tblGrid>
      <w:tr w:rsidR="005E3287" w:rsidRPr="00870549">
        <w:trPr>
          <w:trHeight w:hRule="exact" w:val="959"/>
        </w:trPr>
        <w:tc>
          <w:tcPr>
            <w:tcW w:w="5000" w:type="pct"/>
            <w:gridSpan w:val="9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tabs>
                <w:tab w:val="left" w:pos="6828"/>
                <w:tab w:val="left" w:pos="11454"/>
              </w:tabs>
              <w:spacing w:before="168" w:line="288" w:lineRule="exact"/>
              <w:ind w:right="80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SÜRE:17 DERS SAATİ                                                                               4.ÜNİTE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 xml:space="preserve">                                                            Ünite Adı: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MADDEYİ TANIYALIM</w:t>
            </w:r>
          </w:p>
          <w:p w:rsidR="005E3287" w:rsidRPr="00870549" w:rsidRDefault="005E3287" w:rsidP="00870549">
            <w:pPr>
              <w:pStyle w:val="TableParagraph"/>
              <w:spacing w:line="292" w:lineRule="exact"/>
              <w:ind w:left="1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KONU ALANI ADI: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Madde ve Doğası</w:t>
            </w:r>
          </w:p>
        </w:tc>
      </w:tr>
      <w:tr w:rsidR="005E3287" w:rsidRPr="00870549">
        <w:trPr>
          <w:trHeight w:hRule="exact" w:val="1060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5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4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88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26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202" w:right="208" w:firstLine="38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58"/>
              <w:ind w:left="147" w:right="12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1417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88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ARALIK</w:t>
            </w: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11 - 15 Aralık 2017</w:t>
            </w:r>
          </w:p>
          <w:p w:rsidR="005E3287" w:rsidRPr="00870549" w:rsidRDefault="005E3287" w:rsidP="00870549">
            <w:pPr>
              <w:pStyle w:val="TableParagraph"/>
              <w:spacing w:before="7"/>
              <w:ind w:righ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( 13.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9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889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Maddeyi Niteleyen Özellikler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14"/>
              </w:numPr>
              <w:tabs>
                <w:tab w:val="left" w:pos="921"/>
              </w:tabs>
              <w:spacing w:line="230" w:lineRule="auto"/>
              <w:ind w:right="145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Beş duyu organını kullanarak maddeyi niteleyen temel özellikleri açıklar.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14"/>
              </w:numPr>
              <w:tabs>
                <w:tab w:val="left" w:pos="921"/>
              </w:tabs>
              <w:spacing w:before="3" w:line="231" w:lineRule="auto"/>
              <w:ind w:right="355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Bazı maddelere dokunma, bakma, onları tatma ve koklamanın canlı vücuduna zarar verebileceğini tartışır.</w:t>
            </w:r>
          </w:p>
          <w:p w:rsidR="005E3287" w:rsidRPr="00870549" w:rsidRDefault="005E3287" w:rsidP="00870549">
            <w:pPr>
              <w:pStyle w:val="TableParagraph"/>
              <w:spacing w:before="3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14"/>
              </w:numPr>
              <w:tabs>
                <w:tab w:val="left" w:pos="921"/>
              </w:tabs>
              <w:spacing w:line="216" w:lineRule="exact"/>
              <w:ind w:right="226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Bireysel olarak veya gruplar hâlinde çalışırken gerekli güvenlik tedbirlerini almada sorumluluk üstlenir.</w:t>
            </w:r>
          </w:p>
        </w:tc>
        <w:tc>
          <w:tcPr>
            <w:tcW w:w="132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26" w:lineRule="auto"/>
              <w:ind w:left="97" w:right="33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F.3.4.1.1. Kazanımı ile İlgili Açıklama</w:t>
            </w:r>
            <w:r w:rsidRPr="00870549">
              <w:rPr>
                <w:rFonts w:ascii="Cambria" w:hAnsi="Cambria" w:cs="Cambria"/>
                <w:color w:val="FF0000"/>
                <w:sz w:val="18"/>
                <w:szCs w:val="18"/>
              </w:rPr>
              <w:t xml:space="preserve">: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a)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Maddeyi niteleyen; sertlik/yumuşaklık, esneklik,</w:t>
            </w:r>
          </w:p>
          <w:p w:rsidR="005E3287" w:rsidRPr="00870549" w:rsidRDefault="005E3287" w:rsidP="00870549">
            <w:pPr>
              <w:pStyle w:val="TableParagraph"/>
              <w:spacing w:line="234" w:lineRule="auto"/>
              <w:ind w:left="97" w:right="13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kırılganlık, renk, koku, tat ve pürüzlü/pürüzsüz olma durumlarına değinilir.</w:t>
            </w:r>
          </w:p>
          <w:p w:rsidR="005E3287" w:rsidRPr="00870549" w:rsidRDefault="005E3287" w:rsidP="00870549">
            <w:pPr>
              <w:pStyle w:val="ListParagraph"/>
              <w:numPr>
                <w:ilvl w:val="0"/>
                <w:numId w:val="13"/>
              </w:numPr>
              <w:tabs>
                <w:tab w:val="left" w:pos="247"/>
              </w:tabs>
              <w:spacing w:before="2" w:line="216" w:lineRule="exact"/>
              <w:ind w:right="820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Bir yüzeyin pürüzleştirilmesi veya pürüzsüzleştirilmesini keşfetmeleri sağlanır.</w:t>
            </w:r>
          </w:p>
          <w:p w:rsidR="005E3287" w:rsidRPr="00870549" w:rsidRDefault="005E3287" w:rsidP="00870549">
            <w:pPr>
              <w:pStyle w:val="ListParagraph"/>
              <w:numPr>
                <w:ilvl w:val="0"/>
                <w:numId w:val="13"/>
              </w:numPr>
              <w:tabs>
                <w:tab w:val="left" w:pos="232"/>
              </w:tabs>
              <w:spacing w:line="216" w:lineRule="exact"/>
              <w:ind w:right="341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Ders ortamına beş duyu organına hitap edecek çeşitli örnekler getirilerek deneme yoluyla fark etmeleri sağlanır.</w:t>
            </w:r>
          </w:p>
          <w:p w:rsidR="005E3287" w:rsidRPr="00870549" w:rsidRDefault="005E3287" w:rsidP="00870549">
            <w:pPr>
              <w:pStyle w:val="TableParagraph"/>
              <w:spacing w:line="216" w:lineRule="exact"/>
              <w:ind w:left="97" w:right="59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F.3.4.1.2. Kazanımı ile İlgili Açıklama</w:t>
            </w:r>
            <w:r w:rsidRPr="00870549">
              <w:rPr>
                <w:rFonts w:ascii="Cambria" w:hAnsi="Cambria" w:cs="Cambria"/>
                <w:color w:val="FF0000"/>
                <w:sz w:val="18"/>
                <w:szCs w:val="18"/>
              </w:rPr>
              <w:t xml:space="preserve">: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a)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Alınabilecek güvenlik önlemleri öğrencilerle birlikte tespit edilir.</w:t>
            </w:r>
          </w:p>
          <w:p w:rsidR="005E3287" w:rsidRPr="00870549" w:rsidRDefault="005E3287" w:rsidP="00870549">
            <w:pPr>
              <w:pStyle w:val="TableParagraph"/>
              <w:spacing w:line="222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b)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Gerekli güvenlik tedbirleri alınır.</w:t>
            </w:r>
          </w:p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spacing w:line="229" w:lineRule="auto"/>
              <w:ind w:left="97" w:right="47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Sertlik/yumuşaklık, esneklik, kırılganlık, renk, koku, tat, pürüzlü ve pürüzsüz olma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5" w:lineRule="auto"/>
              <w:ind w:left="97" w:right="395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-Maddeleri Özelliklerine Göre Ayıralım</w:t>
            </w:r>
          </w:p>
          <w:p w:rsidR="005E3287" w:rsidRPr="00870549" w:rsidRDefault="005E3287" w:rsidP="00870549">
            <w:pPr>
              <w:pStyle w:val="TableParagraph"/>
              <w:spacing w:before="1" w:line="224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5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line="231" w:lineRule="auto"/>
              <w:ind w:left="99" w:right="2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9" w:right="5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1" w:line="271" w:lineRule="auto"/>
              <w:ind w:left="176" w:right="149" w:hanging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İnsan Hakları Ve Demokrasi Haftası</w:t>
            </w:r>
          </w:p>
          <w:p w:rsidR="005E3287" w:rsidRPr="00870549" w:rsidRDefault="005E3287" w:rsidP="00870549">
            <w:pPr>
              <w:pStyle w:val="TableParagraph"/>
              <w:spacing w:before="197"/>
              <w:ind w:left="26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(10-14 Aralık)</w:t>
            </w:r>
          </w:p>
        </w:tc>
      </w:tr>
      <w:tr w:rsidR="005E3287" w:rsidRPr="00870549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9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3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jc w:val="center"/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603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right="11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18 - 22 Aralık 2017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( 14.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6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71" w:lineRule="auto"/>
              <w:ind w:left="130" w:right="100" w:hanging="4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Tutum, Yatırım ve Türk Malları Haftası</w:t>
            </w:r>
          </w:p>
          <w:p w:rsidR="005E3287" w:rsidRPr="00870549" w:rsidRDefault="005E3287" w:rsidP="00870549">
            <w:pPr>
              <w:pStyle w:val="TableParagraph"/>
              <w:spacing w:before="197"/>
              <w:ind w:left="29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(12 - 18 Aralık)</w:t>
            </w:r>
          </w:p>
        </w:tc>
      </w:tr>
      <w:tr w:rsidR="005E3287" w:rsidRPr="00870549">
        <w:trPr>
          <w:trHeight w:hRule="exact" w:val="244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58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402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Maddenin Hâlleri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26" w:lineRule="auto"/>
              <w:ind w:left="99" w:right="51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F.3.4.2.1.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Çevresindeki maddeleri, hâllerine göre sınıflandırır.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1" w:lineRule="auto"/>
              <w:ind w:left="97" w:right="31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F.3.4.2.1. Kazanımı ile İlgili Açıklama</w:t>
            </w:r>
            <w:r w:rsidRPr="00870549">
              <w:rPr>
                <w:rFonts w:ascii="Cambria" w:hAnsi="Cambria" w:cs="Cambria"/>
                <w:color w:val="FF0000"/>
                <w:sz w:val="18"/>
                <w:szCs w:val="18"/>
              </w:rPr>
              <w:t xml:space="preserve">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Maddenin hâllerine günlük yaşamdan örnekler verilir fakat yapılarına (akışkanlık, tanecikler arası uzaklık vb.) değinilmez.</w:t>
            </w:r>
          </w:p>
          <w:p w:rsidR="005E3287" w:rsidRPr="00870549" w:rsidRDefault="005E3287" w:rsidP="00870549">
            <w:pPr>
              <w:pStyle w:val="TableParagraph"/>
              <w:spacing w:line="227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Katı, sıvı, gaz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4" w:lineRule="auto"/>
              <w:ind w:left="97" w:right="618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-Maddenin Hâlleri</w:t>
            </w:r>
          </w:p>
        </w:tc>
        <w:tc>
          <w:tcPr>
            <w:tcW w:w="73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3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74"/>
        <w:gridCol w:w="595"/>
        <w:gridCol w:w="457"/>
        <w:gridCol w:w="944"/>
        <w:gridCol w:w="3250"/>
        <w:gridCol w:w="4098"/>
        <w:gridCol w:w="1551"/>
        <w:gridCol w:w="2260"/>
        <w:gridCol w:w="1647"/>
      </w:tblGrid>
      <w:tr w:rsidR="005E3287" w:rsidRPr="00870549">
        <w:trPr>
          <w:trHeight w:hRule="exact" w:val="959"/>
        </w:trPr>
        <w:tc>
          <w:tcPr>
            <w:tcW w:w="5000" w:type="pct"/>
            <w:gridSpan w:val="9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6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tabs>
                <w:tab w:val="left" w:pos="6828"/>
                <w:tab w:val="left" w:pos="11454"/>
              </w:tabs>
              <w:ind w:right="2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SÜRE:17 DERS SAATİ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>4.ÜNİTE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>Ünite Adı: MADDEYİ TANIYALIM</w:t>
            </w:r>
          </w:p>
          <w:p w:rsidR="005E3287" w:rsidRPr="00870549" w:rsidRDefault="005E3287" w:rsidP="00870549">
            <w:pPr>
              <w:pStyle w:val="TableParagraph"/>
              <w:spacing w:before="1"/>
              <w:ind w:right="2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 ALANI ADI: Madde ve Doğası</w:t>
            </w:r>
          </w:p>
        </w:tc>
      </w:tr>
      <w:tr w:rsidR="005E3287" w:rsidRPr="00870549">
        <w:trPr>
          <w:trHeight w:hRule="exact" w:val="1060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5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4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88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26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202" w:right="208" w:firstLine="38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58"/>
              <w:ind w:left="147" w:right="12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1052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88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ARALIK</w:t>
            </w: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25-29 Aralık 2017</w:t>
            </w:r>
          </w:p>
          <w:p w:rsidR="005E3287" w:rsidRPr="00870549" w:rsidRDefault="005E3287" w:rsidP="00870549">
            <w:pPr>
              <w:pStyle w:val="TableParagraph"/>
              <w:spacing w:before="7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( 15.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67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1167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Maddenin Hâlleri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26" w:lineRule="auto"/>
              <w:ind w:left="99" w:right="51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F.3.4.2.1.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Çevresindeki maddeleri, hâllerine göre sınıflandırır.</w:t>
            </w:r>
          </w:p>
        </w:tc>
        <w:tc>
          <w:tcPr>
            <w:tcW w:w="132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2" w:lineRule="auto"/>
              <w:ind w:left="97" w:right="31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F.3.4.2.1. Kazanımı ile İlgili Açıklama</w:t>
            </w:r>
            <w:r w:rsidRPr="00870549">
              <w:rPr>
                <w:rFonts w:ascii="Cambria" w:hAnsi="Cambria" w:cs="Cambria"/>
                <w:color w:val="FF0000"/>
                <w:sz w:val="18"/>
                <w:szCs w:val="18"/>
              </w:rPr>
              <w:t xml:space="preserve">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Maddenin hâllerine günlük yaşamdan örnekler verilir fakat yapılarına (akışkanlık, tanecikler arası uzaklık vb.) değinilmez.</w:t>
            </w:r>
          </w:p>
          <w:p w:rsidR="005E3287" w:rsidRPr="00870549" w:rsidRDefault="005E3287" w:rsidP="00870549">
            <w:pPr>
              <w:pStyle w:val="TableParagraph"/>
              <w:spacing w:line="224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Katı, sıvı, gaz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7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3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  <w:p w:rsidR="005E3287" w:rsidRPr="00870549" w:rsidRDefault="005E3287" w:rsidP="00870549">
            <w:pPr>
              <w:pStyle w:val="TableParagraph"/>
              <w:spacing w:before="6" w:line="216" w:lineRule="exact"/>
              <w:ind w:left="97" w:right="22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-4. Ünite Değerlendirmesi</w:t>
            </w:r>
          </w:p>
        </w:tc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line="231" w:lineRule="auto"/>
              <w:ind w:left="99" w:right="2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</w:tc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946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9"/>
                <w:szCs w:val="29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3" w:type="pct"/>
            <w:vMerge/>
            <w:tcBorders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956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7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02-05 Ocak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5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( 16.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8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3" w:type="pct"/>
            <w:vMerge/>
            <w:tcBorders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998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9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3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929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459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tabs>
                <w:tab w:val="left" w:pos="6181"/>
                <w:tab w:val="left" w:pos="9003"/>
              </w:tabs>
              <w:spacing w:before="167"/>
              <w:ind w:right="120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SÜRE:21 DERS SAATİ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>5.ÜNİTE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 xml:space="preserve">Ünite Adı: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ÇEVREMİZDEKİ IŞIK VE SESLER</w:t>
            </w:r>
          </w:p>
          <w:p w:rsidR="005E3287" w:rsidRPr="00870549" w:rsidRDefault="005E3287" w:rsidP="00870549">
            <w:pPr>
              <w:pStyle w:val="TableParagraph"/>
              <w:ind w:left="28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KONU ALANI ADI: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Fiziksel Olaylar</w:t>
            </w:r>
          </w:p>
        </w:tc>
      </w:tr>
      <w:tr w:rsidR="005E3287" w:rsidRPr="00870549">
        <w:trPr>
          <w:trHeight w:hRule="exact" w:val="256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246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I</w:t>
            </w:r>
            <w:r w:rsidRPr="00870549">
              <w:rPr>
                <w:rFonts w:ascii="Cambria" w:hAnsi="Cambria" w:cs="Cambria"/>
                <w:b/>
                <w:bCs/>
              </w:rPr>
              <w:t>şığın Görmedeki Rolü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0" w:lineRule="auto"/>
              <w:ind w:left="99" w:right="29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F.3.5.1.1.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Gözlemleri sonucunda görme olayının gerçekleşebilmesi için ışığın gerekli olduğu sonucunu çıkarır.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8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Işık ve görme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09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-Işıkla Görelim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5" w:line="230" w:lineRule="auto"/>
              <w:ind w:left="99" w:right="5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5E3287" w:rsidRPr="00946259" w:rsidRDefault="005E3287">
      <w:pPr>
        <w:spacing w:before="9"/>
        <w:rPr>
          <w:rFonts w:ascii="Cambria" w:hAnsi="Cambria" w:cs="Cambria"/>
          <w:sz w:val="13"/>
          <w:szCs w:val="13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74"/>
        <w:gridCol w:w="595"/>
        <w:gridCol w:w="457"/>
        <w:gridCol w:w="944"/>
        <w:gridCol w:w="3250"/>
        <w:gridCol w:w="4098"/>
        <w:gridCol w:w="1551"/>
        <w:gridCol w:w="2260"/>
        <w:gridCol w:w="1647"/>
      </w:tblGrid>
      <w:tr w:rsidR="005E3287" w:rsidRPr="00870549">
        <w:trPr>
          <w:trHeight w:hRule="exact" w:val="959"/>
        </w:trPr>
        <w:tc>
          <w:tcPr>
            <w:tcW w:w="858" w:type="pct"/>
            <w:gridSpan w:val="4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7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SÜRE:21 DERS SAATİ</w:t>
            </w:r>
          </w:p>
        </w:tc>
        <w:tc>
          <w:tcPr>
            <w:tcW w:w="1051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91" w:type="pct"/>
            <w:gridSpan w:val="4"/>
            <w:tcBorders>
              <w:top w:val="single" w:sz="30" w:space="0" w:color="000000"/>
              <w:left w:val="nil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5.ÜNİTE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 xml:space="preserve">Ünite Adı: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ÇEVREMİZDEKİ IŞIK VE SESLER</w:t>
            </w:r>
          </w:p>
          <w:p w:rsidR="005E3287" w:rsidRPr="00870549" w:rsidRDefault="005E3287" w:rsidP="00870549">
            <w:pPr>
              <w:pStyle w:val="TableParagraph"/>
              <w:spacing w:line="292" w:lineRule="exact"/>
              <w:ind w:left="194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KONU ALANI ADI: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Fiziksel Olaylar</w:t>
            </w:r>
          </w:p>
        </w:tc>
      </w:tr>
      <w:tr w:rsidR="005E3287" w:rsidRPr="00870549">
        <w:trPr>
          <w:trHeight w:hRule="exact" w:val="1061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5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4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88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26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202" w:right="208" w:firstLine="38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58"/>
              <w:ind w:left="147" w:right="12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2184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88"/>
              <w:ind w:left="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OCAK</w:t>
            </w: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997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08 - 12 Ocak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1446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( 17.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8"/>
              <w:rPr>
                <w:rFonts w:ascii="Cambria" w:hAnsi="Cambria" w:cs="Cambria"/>
                <w:sz w:val="23"/>
                <w:szCs w:val="23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97"/>
              <w:ind w:left="879" w:right="299" w:hanging="579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I</w:t>
            </w:r>
            <w:r w:rsidRPr="00870549">
              <w:rPr>
                <w:rFonts w:ascii="Cambria" w:hAnsi="Cambria" w:cs="Cambria"/>
                <w:b/>
                <w:bCs/>
              </w:rPr>
              <w:t>şığın Görmedeki Rolü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0" w:lineRule="auto"/>
              <w:ind w:left="99" w:right="29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F.3.5.1.1.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Gözlemleri sonucunda görme olayının gerçekleşebilmesi için ışığın gerekli olduğu sonucunu çıkarır.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8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Işık ve görme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7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5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line="231" w:lineRule="auto"/>
              <w:ind w:left="99" w:right="2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0" w:lineRule="auto"/>
              <w:ind w:left="99" w:right="5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jc w:val="center"/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9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Işık Kaynakları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0" w:lineRule="auto"/>
              <w:ind w:left="99" w:right="7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F.3.5.2. 1.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26" w:lineRule="auto"/>
              <w:ind w:left="97" w:right="15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Doğal ışık kaynakları, yapay ışık kaynakları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4" w:lineRule="auto"/>
              <w:ind w:left="97" w:right="1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-Işık Kaynaklarımızı Bulalım</w:t>
            </w:r>
          </w:p>
          <w:p w:rsidR="005E3287" w:rsidRPr="00870549" w:rsidRDefault="005E3287" w:rsidP="00870549">
            <w:pPr>
              <w:pStyle w:val="TableParagraph"/>
              <w:ind w:left="97" w:right="318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-Her Şey Işık Kaynağı Mıdır?</w:t>
            </w: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3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jc w:val="center"/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549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15 - 19 Ocak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( 18.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15"/>
                <w:szCs w:val="15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72" w:lineRule="auto"/>
              <w:ind w:left="99" w:right="7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Enerji Tasarrufu Haftası</w:t>
            </w:r>
          </w:p>
          <w:p w:rsidR="005E3287" w:rsidRPr="00870549" w:rsidRDefault="005E3287" w:rsidP="00870549">
            <w:pPr>
              <w:pStyle w:val="TableParagraph"/>
              <w:spacing w:before="196"/>
              <w:ind w:left="29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( 14-18 Ocak)</w:t>
            </w:r>
          </w:p>
          <w:p w:rsidR="005E3287" w:rsidRPr="00870549" w:rsidRDefault="005E3287" w:rsidP="00870549">
            <w:pPr>
              <w:pStyle w:val="TableParagraph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5E3287" w:rsidRPr="00870549" w:rsidRDefault="005E3287" w:rsidP="00870549">
            <w:pPr>
              <w:pStyle w:val="TableParagraph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5E3287" w:rsidRPr="00870549" w:rsidRDefault="005E3287" w:rsidP="00870549">
            <w:pPr>
              <w:pStyle w:val="TableParagraph"/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5E3287" w:rsidRPr="00870549" w:rsidRDefault="005E3287" w:rsidP="00870549">
            <w:pPr>
              <w:pStyle w:val="TableParagraph"/>
              <w:spacing w:before="139" w:line="270" w:lineRule="auto"/>
              <w:ind w:left="462" w:right="256" w:hanging="178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1. DÖNEM SONU/</w:t>
            </w:r>
          </w:p>
          <w:p w:rsidR="005E3287" w:rsidRPr="00870549" w:rsidRDefault="005E3287" w:rsidP="00870549">
            <w:pPr>
              <w:pStyle w:val="TableParagraph"/>
              <w:spacing w:before="4"/>
              <w:jc w:val="center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27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YARIYIL TATİLİ</w:t>
            </w:r>
          </w:p>
        </w:tc>
      </w:tr>
      <w:tr w:rsidR="005E3287" w:rsidRPr="00870549">
        <w:trPr>
          <w:trHeight w:hRule="exact" w:val="187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"/>
              <w:rPr>
                <w:rFonts w:ascii="Cambria" w:hAnsi="Cambria" w:cs="Cambria"/>
                <w:sz w:val="29"/>
                <w:szCs w:val="29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3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5E3287" w:rsidRPr="00946259" w:rsidRDefault="005E3287">
      <w:pPr>
        <w:spacing w:before="9"/>
        <w:rPr>
          <w:rFonts w:ascii="Cambria" w:hAnsi="Cambria" w:cs="Cambria"/>
          <w:sz w:val="13"/>
          <w:szCs w:val="13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74"/>
        <w:gridCol w:w="595"/>
        <w:gridCol w:w="457"/>
        <w:gridCol w:w="944"/>
        <w:gridCol w:w="3250"/>
        <w:gridCol w:w="4098"/>
        <w:gridCol w:w="1551"/>
        <w:gridCol w:w="2260"/>
        <w:gridCol w:w="1647"/>
      </w:tblGrid>
      <w:tr w:rsidR="005E3287" w:rsidRPr="00870549">
        <w:trPr>
          <w:trHeight w:hRule="exact" w:val="959"/>
        </w:trPr>
        <w:tc>
          <w:tcPr>
            <w:tcW w:w="857" w:type="pct"/>
            <w:gridSpan w:val="4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7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SÜRE:21 DERS SAATİ</w:t>
            </w:r>
          </w:p>
        </w:tc>
        <w:tc>
          <w:tcPr>
            <w:tcW w:w="1051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91" w:type="pct"/>
            <w:gridSpan w:val="4"/>
            <w:tcBorders>
              <w:top w:val="single" w:sz="30" w:space="0" w:color="000000"/>
              <w:left w:val="nil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tabs>
                <w:tab w:val="left" w:pos="3590"/>
              </w:tabs>
              <w:spacing w:before="168" w:line="288" w:lineRule="exact"/>
              <w:ind w:left="717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5.ÜNİTE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 xml:space="preserve">Ünite Adı: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ÇEVREMİZDEKİ IŞIK VE SESLER</w:t>
            </w:r>
          </w:p>
          <w:p w:rsidR="005E3287" w:rsidRPr="00870549" w:rsidRDefault="005E3287" w:rsidP="00870549">
            <w:pPr>
              <w:pStyle w:val="TableParagraph"/>
              <w:spacing w:line="292" w:lineRule="exact"/>
              <w:ind w:left="194"/>
              <w:rPr>
                <w:rFonts w:ascii="Cambria" w:hAnsi="Cambria" w:cs="Cambria"/>
                <w:sz w:val="24"/>
                <w:szCs w:val="24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KONU ALANI ADI: </w:t>
            </w:r>
            <w:r w:rsidRPr="00870549">
              <w:rPr>
                <w:rFonts w:ascii="Cambria" w:hAnsi="Cambria" w:cs="Cambria"/>
                <w:b/>
                <w:bCs/>
                <w:sz w:val="24"/>
                <w:szCs w:val="24"/>
              </w:rPr>
              <w:t>Fiziksel Olaylar</w:t>
            </w:r>
          </w:p>
        </w:tc>
      </w:tr>
      <w:tr w:rsidR="005E3287" w:rsidRPr="00870549">
        <w:trPr>
          <w:trHeight w:hRule="exact" w:val="1061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5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4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88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26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202" w:right="208" w:firstLine="38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58"/>
              <w:ind w:left="147" w:right="12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1901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88"/>
              <w:ind w:left="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ŞUBAT</w:t>
            </w: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05-09 Şubat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righ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( 19.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31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284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Işık Kaynakları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0" w:lineRule="auto"/>
              <w:ind w:left="99" w:right="7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F.3.5.2. 1.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Çevresindeki ışık kaynaklarını doğal ve yapay ışık kaynakları şeklinde sınıflandırır.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26" w:lineRule="auto"/>
              <w:ind w:left="97" w:right="15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Doğal ışık kaynakları, yapay ışık kaynakları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7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5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line="231" w:lineRule="auto"/>
              <w:ind w:left="99" w:right="2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0" w:lineRule="auto"/>
              <w:ind w:left="99" w:right="5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2" w:line="235" w:lineRule="auto"/>
              <w:ind w:left="219" w:right="189" w:firstLine="64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2. DÖNEM BAŞLANGICI</w:t>
            </w:r>
          </w:p>
        </w:tc>
      </w:tr>
      <w:tr w:rsidR="005E3287" w:rsidRPr="00870549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9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1592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Sesin İşitmedeki Rolü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12"/>
              </w:numPr>
              <w:tabs>
                <w:tab w:val="left" w:pos="1516"/>
              </w:tabs>
              <w:spacing w:line="232" w:lineRule="auto"/>
              <w:ind w:right="133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Ses şiddetinin işitme için önemli olduğunu gözlemler ve her sesin insan kulağı tarafından işitilemeye- ceğini fark eder.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12"/>
              </w:numPr>
              <w:tabs>
                <w:tab w:val="left" w:pos="921"/>
              </w:tabs>
              <w:spacing w:before="5" w:line="216" w:lineRule="exact"/>
              <w:ind w:right="762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Ses şiddeti ile uzaklık arasındaki ilişkiyi açıklar.</w:t>
            </w:r>
          </w:p>
        </w:tc>
        <w:tc>
          <w:tcPr>
            <w:tcW w:w="132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Heading2"/>
              <w:numPr>
                <w:ilvl w:val="4"/>
                <w:numId w:val="11"/>
              </w:numPr>
              <w:tabs>
                <w:tab w:val="left" w:pos="916"/>
              </w:tabs>
              <w:spacing w:line="211" w:lineRule="exact"/>
              <w:ind w:hanging="818"/>
              <w:rPr>
                <w:rFonts w:ascii="Cambria" w:hAnsi="Cambria" w:cs="Cambria"/>
                <w:b w:val="0"/>
                <w:bCs w:val="0"/>
              </w:rPr>
            </w:pPr>
            <w:r w:rsidRPr="00870549">
              <w:rPr>
                <w:rFonts w:ascii="Cambria" w:hAnsi="Cambria" w:cs="Cambria"/>
                <w:color w:val="FF0000"/>
              </w:rPr>
              <w:t>Kazanımı ile İlgili Açıklama:</w:t>
            </w:r>
          </w:p>
          <w:p w:rsidR="005E3287" w:rsidRPr="00870549" w:rsidRDefault="005E3287" w:rsidP="00870549">
            <w:pPr>
              <w:pStyle w:val="TableParagraph"/>
              <w:spacing w:before="1" w:line="216" w:lineRule="exact"/>
              <w:ind w:left="97" w:right="263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Ses şiddetinin, sesi duyabilmemizi sağlayan özellik olduğu vurgulanır.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11"/>
              </w:numPr>
              <w:tabs>
                <w:tab w:val="left" w:pos="916"/>
              </w:tabs>
              <w:spacing w:before="1" w:line="213" w:lineRule="exact"/>
              <w:ind w:hanging="818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Kazanımı ile İlgili Açıklama:</w:t>
            </w:r>
          </w:p>
          <w:p w:rsidR="005E3287" w:rsidRPr="00870549" w:rsidRDefault="005E3287" w:rsidP="00870549">
            <w:pPr>
              <w:pStyle w:val="TableParagraph"/>
              <w:spacing w:before="1" w:line="216" w:lineRule="exact"/>
              <w:ind w:left="97" w:right="20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Ses şiddeti ile uzaklık arasındaki matematiksel ilişki verilmez.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7" w:right="24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Ses şiddeti ile işitme arasındaki ilişki, işitme kaybı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5" w:lineRule="auto"/>
              <w:ind w:left="97" w:right="30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-Sesin Şiddetini Fark Edelim</w:t>
            </w:r>
          </w:p>
          <w:p w:rsidR="005E3287" w:rsidRPr="00870549" w:rsidRDefault="005E3287" w:rsidP="00870549">
            <w:pPr>
              <w:pStyle w:val="TableParagraph"/>
              <w:spacing w:before="4" w:line="216" w:lineRule="exact"/>
              <w:ind w:left="97" w:right="41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-Uzaktaki ve Yakındaki Ses</w:t>
            </w: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270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12-16 Şubat 2018</w:t>
            </w:r>
          </w:p>
          <w:p w:rsidR="005E3287" w:rsidRPr="00870549" w:rsidRDefault="005E3287" w:rsidP="00870549">
            <w:pPr>
              <w:pStyle w:val="TableParagraph"/>
              <w:spacing w:before="7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( 20.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3"/>
                <w:szCs w:val="23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245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61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5E3287" w:rsidRPr="00946259" w:rsidRDefault="005E3287">
      <w:pPr>
        <w:spacing w:before="9"/>
        <w:rPr>
          <w:rFonts w:ascii="Cambria" w:hAnsi="Cambria" w:cs="Cambria"/>
          <w:sz w:val="13"/>
          <w:szCs w:val="13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74"/>
        <w:gridCol w:w="595"/>
        <w:gridCol w:w="457"/>
        <w:gridCol w:w="944"/>
        <w:gridCol w:w="3250"/>
        <w:gridCol w:w="4098"/>
        <w:gridCol w:w="1551"/>
        <w:gridCol w:w="2260"/>
        <w:gridCol w:w="1647"/>
      </w:tblGrid>
      <w:tr w:rsidR="005E3287" w:rsidRPr="00870549">
        <w:trPr>
          <w:trHeight w:hRule="exact" w:val="790"/>
        </w:trPr>
        <w:tc>
          <w:tcPr>
            <w:tcW w:w="857" w:type="pct"/>
            <w:gridSpan w:val="4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29"/>
              <w:ind w:left="7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SÜRE:21 DERS SAATİ</w:t>
            </w:r>
          </w:p>
        </w:tc>
        <w:tc>
          <w:tcPr>
            <w:tcW w:w="1051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29"/>
              <w:ind w:left="835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5.ÜNİTE</w:t>
            </w:r>
          </w:p>
          <w:p w:rsidR="005E3287" w:rsidRPr="00870549" w:rsidRDefault="005E3287" w:rsidP="00870549">
            <w:pPr>
              <w:pStyle w:val="TableParagraph"/>
              <w:spacing w:before="1"/>
              <w:ind w:left="14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 ALANI ADI: Fiziksel Olaylar</w:t>
            </w:r>
          </w:p>
        </w:tc>
        <w:tc>
          <w:tcPr>
            <w:tcW w:w="1766" w:type="pct"/>
            <w:gridSpan w:val="3"/>
            <w:tcBorders>
              <w:top w:val="single" w:sz="30" w:space="0" w:color="000000"/>
              <w:left w:val="nil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29"/>
              <w:ind w:left="7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Ünite Adı: ÇEVREMİZDEKİ IŞIK VE SESLER</w:t>
            </w:r>
          </w:p>
        </w:tc>
      </w:tr>
      <w:tr w:rsidR="005E3287" w:rsidRPr="00870549">
        <w:trPr>
          <w:trHeight w:hRule="exact" w:val="864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6"/>
                <w:szCs w:val="26"/>
              </w:rPr>
            </w:pPr>
          </w:p>
          <w:p w:rsidR="005E3287" w:rsidRPr="00870549" w:rsidRDefault="005E3287" w:rsidP="00870549">
            <w:pPr>
              <w:pStyle w:val="TableParagraph"/>
              <w:ind w:left="15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6"/>
                <w:szCs w:val="26"/>
              </w:rPr>
            </w:pPr>
          </w:p>
          <w:p w:rsidR="005E3287" w:rsidRPr="00870549" w:rsidRDefault="005E3287" w:rsidP="00870549">
            <w:pPr>
              <w:pStyle w:val="TableParagraph"/>
              <w:ind w:left="14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6"/>
                <w:szCs w:val="26"/>
              </w:rPr>
            </w:pPr>
          </w:p>
          <w:p w:rsidR="005E3287" w:rsidRPr="00870549" w:rsidRDefault="005E3287" w:rsidP="00870549">
            <w:pPr>
              <w:pStyle w:val="TableParagraph"/>
              <w:ind w:left="88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6"/>
                <w:szCs w:val="26"/>
              </w:rPr>
            </w:pPr>
          </w:p>
          <w:p w:rsidR="005E3287" w:rsidRPr="00870549" w:rsidRDefault="005E3287" w:rsidP="00870549">
            <w:pPr>
              <w:pStyle w:val="TableParagraph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6"/>
                <w:szCs w:val="26"/>
              </w:rPr>
            </w:pPr>
          </w:p>
          <w:p w:rsidR="005E3287" w:rsidRPr="00870549" w:rsidRDefault="005E3287" w:rsidP="00870549">
            <w:pPr>
              <w:pStyle w:val="TableParagraph"/>
              <w:ind w:left="26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8"/>
              <w:rPr>
                <w:rFonts w:ascii="Cambria" w:hAnsi="Cambria" w:cs="Cambria"/>
                <w:sz w:val="15"/>
                <w:szCs w:val="15"/>
              </w:rPr>
            </w:pPr>
          </w:p>
          <w:p w:rsidR="005E3287" w:rsidRPr="00870549" w:rsidRDefault="005E3287" w:rsidP="00870549">
            <w:pPr>
              <w:pStyle w:val="TableParagraph"/>
              <w:ind w:left="202" w:right="208" w:firstLine="38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60"/>
              <w:ind w:left="147" w:right="12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1721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88"/>
              <w:ind w:left="5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ŞUBAT - MART</w:t>
            </w: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613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19 - 23 Şubat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1076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( 21.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6"/>
              <w:rPr>
                <w:rFonts w:ascii="Cambria" w:hAnsi="Cambria" w:cs="Cambria"/>
                <w:sz w:val="23"/>
                <w:szCs w:val="23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97"/>
              <w:ind w:left="646" w:right="132" w:hanging="516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Sesin İşitmedeki Rolü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10"/>
              </w:numPr>
              <w:tabs>
                <w:tab w:val="left" w:pos="921"/>
              </w:tabs>
              <w:spacing w:line="226" w:lineRule="auto"/>
              <w:ind w:right="764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Ses şiddeti ile uzaklık arasındaki ilişkiyi açıklar.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10"/>
              </w:numPr>
              <w:tabs>
                <w:tab w:val="left" w:pos="971"/>
              </w:tabs>
              <w:spacing w:before="6" w:line="216" w:lineRule="exact"/>
              <w:ind w:right="202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Şiddetli seslerin işitme kaybına sebep olabileceğini ifade eder.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2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F.3.5.3.2. Kazanımı ile İlgili Açıklama:</w:t>
            </w:r>
          </w:p>
          <w:p w:rsidR="005E3287" w:rsidRPr="00870549" w:rsidRDefault="005E3287" w:rsidP="00870549">
            <w:pPr>
              <w:pStyle w:val="TableParagraph"/>
              <w:spacing w:before="1" w:line="216" w:lineRule="exact"/>
              <w:ind w:left="97" w:right="20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Ses şiddeti ile uzaklık arasındaki matematiksel ilişki verilmez.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7" w:right="24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Ses şiddeti ile işitme arasındaki ilişki, işitme kaybı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9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6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2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before="1" w:line="216" w:lineRule="exact"/>
              <w:ind w:left="99" w:right="2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9" w:right="5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140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3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1473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Çevremizdeki Sesler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9"/>
              </w:numPr>
              <w:tabs>
                <w:tab w:val="left" w:pos="921"/>
              </w:tabs>
              <w:spacing w:line="230" w:lineRule="auto"/>
              <w:ind w:right="184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Her sesin bir kaynağı olduğu ve sesin her yöne yayıldığı sonucunu çıkarır.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9"/>
              </w:numPr>
              <w:tabs>
                <w:tab w:val="left" w:pos="921"/>
              </w:tabs>
              <w:spacing w:before="3" w:line="232" w:lineRule="auto"/>
              <w:ind w:right="234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İşitme duyusunu kullanarak ses kaynağının yaklaşıp uzaklaşması ve ses kaynağının yeri hakkında çıkarımlarda  bulunur.</w:t>
            </w:r>
          </w:p>
        </w:tc>
        <w:tc>
          <w:tcPr>
            <w:tcW w:w="132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26" w:lineRule="auto"/>
              <w:ind w:left="97" w:right="12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Ses kaynağı, doğal sesler, yapay sesler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09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-Ses Hangisinden</w:t>
            </w:r>
          </w:p>
          <w:p w:rsidR="005E3287" w:rsidRPr="00870549" w:rsidRDefault="005E3287" w:rsidP="00870549">
            <w:pPr>
              <w:pStyle w:val="TableParagraph"/>
              <w:spacing w:line="227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Geldi?</w:t>
            </w:r>
          </w:p>
          <w:p w:rsidR="005E3287" w:rsidRPr="00870549" w:rsidRDefault="005E3287" w:rsidP="00870549">
            <w:pPr>
              <w:pStyle w:val="TableParagraph"/>
              <w:spacing w:before="4" w:line="218" w:lineRule="exact"/>
              <w:ind w:left="97" w:right="318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-Kutudan Gitar Yapalım</w:t>
            </w:r>
          </w:p>
          <w:p w:rsidR="005E3287" w:rsidRPr="00870549" w:rsidRDefault="005E3287" w:rsidP="00870549">
            <w:pPr>
              <w:pStyle w:val="TableParagraph"/>
              <w:spacing w:line="226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-Kavanoz Nerede?</w:t>
            </w: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140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4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26 Şubat - 02 Mart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4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( 22.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3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2" w:line="235" w:lineRule="auto"/>
              <w:ind w:left="183" w:right="154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Sivil Savunma Günü</w:t>
            </w:r>
          </w:p>
          <w:p w:rsidR="005E3287" w:rsidRPr="00870549" w:rsidRDefault="005E3287" w:rsidP="00870549">
            <w:pPr>
              <w:pStyle w:val="TableParagraph"/>
              <w:spacing w:line="191" w:lineRule="exact"/>
              <w:ind w:left="29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( 28 Şubat )</w:t>
            </w:r>
          </w:p>
        </w:tc>
      </w:tr>
      <w:tr w:rsidR="005E3287" w:rsidRPr="00870549">
        <w:trPr>
          <w:trHeight w:hRule="exact" w:val="2533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7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74"/>
        <w:gridCol w:w="595"/>
        <w:gridCol w:w="457"/>
        <w:gridCol w:w="944"/>
        <w:gridCol w:w="3250"/>
        <w:gridCol w:w="4098"/>
        <w:gridCol w:w="1551"/>
        <w:gridCol w:w="2260"/>
        <w:gridCol w:w="1647"/>
      </w:tblGrid>
      <w:tr w:rsidR="005E3287" w:rsidRPr="00870549">
        <w:trPr>
          <w:trHeight w:hRule="exact" w:val="959"/>
        </w:trPr>
        <w:tc>
          <w:tcPr>
            <w:tcW w:w="5000" w:type="pct"/>
            <w:gridSpan w:val="9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6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tabs>
                <w:tab w:val="left" w:pos="6797"/>
                <w:tab w:val="left" w:pos="10304"/>
              </w:tabs>
              <w:ind w:right="7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SÜRE:21 DERS SAATİ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>5.ÜNİTE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>Ünite Adı: ÇEVREMİZDEKİ IŞIK VE SESLER</w:t>
            </w:r>
          </w:p>
          <w:p w:rsidR="005E3287" w:rsidRPr="00870549" w:rsidRDefault="005E3287" w:rsidP="00870549">
            <w:pPr>
              <w:pStyle w:val="TableParagraph"/>
              <w:spacing w:before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 ALANI ADI: Fiziksel Olaylar</w:t>
            </w:r>
          </w:p>
        </w:tc>
      </w:tr>
      <w:tr w:rsidR="005E3287" w:rsidRPr="00870549">
        <w:trPr>
          <w:trHeight w:hRule="exact" w:val="1060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5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4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88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26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202" w:right="208" w:firstLine="38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58"/>
              <w:ind w:left="147" w:right="12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1741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88"/>
              <w:ind w:left="55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MART</w:t>
            </w: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05 - 09 Mart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righ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( 23.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97"/>
              <w:ind w:left="594" w:right="245" w:hanging="348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Çevremizdeki Sesler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8"/>
              </w:numPr>
              <w:tabs>
                <w:tab w:val="left" w:pos="921"/>
              </w:tabs>
              <w:spacing w:line="232" w:lineRule="auto"/>
              <w:ind w:right="234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İşitme duyusunu kullanarak ses kaynağının yaklaşıp uzaklaşması ve ses kaynağının yeri hakkında çıkarımlarda  bulunur.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8"/>
              </w:numPr>
              <w:tabs>
                <w:tab w:val="left" w:pos="919"/>
              </w:tabs>
              <w:spacing w:before="2" w:line="216" w:lineRule="exact"/>
              <w:ind w:right="142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Çevresindeki ses kaynaklarını doğal ve yapay ses kaynakları şeklinde sınıflandırır.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26" w:lineRule="auto"/>
              <w:ind w:left="97" w:right="12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Ses kaynağı, doğal sesler, yapay sesler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5" w:lineRule="auto"/>
              <w:ind w:left="97" w:right="34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-Ses Kaynağını Bulalım</w:t>
            </w:r>
          </w:p>
          <w:p w:rsidR="005E3287" w:rsidRPr="00870549" w:rsidRDefault="005E3287" w:rsidP="00870549">
            <w:pPr>
              <w:pStyle w:val="TableParagraph"/>
              <w:spacing w:before="1" w:line="224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3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  <w:p w:rsidR="005E3287" w:rsidRPr="00870549" w:rsidRDefault="005E3287" w:rsidP="00870549">
            <w:pPr>
              <w:pStyle w:val="TableParagraph"/>
              <w:spacing w:before="6" w:line="216" w:lineRule="exact"/>
              <w:ind w:left="97" w:right="33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-5. Ünite Değerlendirme Testi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line="231" w:lineRule="auto"/>
              <w:ind w:left="99" w:right="2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67" w:lineRule="exact"/>
              <w:ind w:left="25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Yeşilay Haftası</w:t>
            </w:r>
          </w:p>
          <w:p w:rsidR="005E3287" w:rsidRPr="00870549" w:rsidRDefault="005E3287" w:rsidP="00870549">
            <w:pPr>
              <w:pStyle w:val="TableParagraph"/>
              <w:spacing w:before="14"/>
              <w:ind w:left="26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( 03-07 Mart )</w:t>
            </w:r>
          </w:p>
        </w:tc>
      </w:tr>
      <w:tr w:rsidR="005E3287" w:rsidRPr="00870549">
        <w:trPr>
          <w:trHeight w:hRule="exact" w:val="929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4597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7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tabs>
                <w:tab w:val="left" w:pos="5897"/>
                <w:tab w:val="left" w:pos="9303"/>
              </w:tabs>
              <w:ind w:right="66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SÜRE:18 DERS SAATİ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>6.ÜNİTE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>Ünite Adı: CANLILAR DÜNYASINA YOLCULUK</w:t>
            </w:r>
          </w:p>
          <w:p w:rsidR="005E3287" w:rsidRPr="00870549" w:rsidRDefault="005E3287" w:rsidP="00870549">
            <w:pPr>
              <w:pStyle w:val="TableParagraph"/>
              <w:spacing w:before="1"/>
              <w:ind w:left="25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 ALANI ADI: Canlılar ve Yaşam</w:t>
            </w:r>
          </w:p>
        </w:tc>
      </w:tr>
      <w:tr w:rsidR="005E3287" w:rsidRPr="00870549">
        <w:trPr>
          <w:trHeight w:hRule="exact" w:val="1500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60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786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Çevremizdeki Varlıkları Tanıyalım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7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Çevresindeki  örnekleri kullanarak varlıkları canlı ve cansız olarak sınıflandırır.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7"/>
              </w:numPr>
              <w:tabs>
                <w:tab w:val="left" w:pos="921"/>
              </w:tabs>
              <w:spacing w:before="5" w:line="216" w:lineRule="exact"/>
              <w:ind w:right="339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Sorumluluk sahibi bir birey olarak bilinçli tüketici davranışları sergiler.</w:t>
            </w:r>
          </w:p>
        </w:tc>
        <w:tc>
          <w:tcPr>
            <w:tcW w:w="132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8" w:line="225" w:lineRule="auto"/>
              <w:ind w:left="97" w:right="26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F.3.6.1.1. Kazanımı ile İlgili Açıklama: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a</w:t>
            </w:r>
            <w:r w:rsidRPr="00870549">
              <w:rPr>
                <w:rFonts w:ascii="Cambria" w:hAnsi="Cambria" w:cs="Cambria"/>
                <w:sz w:val="18"/>
                <w:szCs w:val="18"/>
              </w:rPr>
              <w:t xml:space="preserve">)Canlıların sistematik sınıflandırılmasına girilmez.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b)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Canlı türlerinden sadece bitki ve hayvanlardan söz edilir.</w:t>
            </w:r>
          </w:p>
          <w:p w:rsidR="005E3287" w:rsidRPr="00870549" w:rsidRDefault="005E3287" w:rsidP="00870549">
            <w:pPr>
              <w:pStyle w:val="TableParagraph"/>
              <w:spacing w:before="6" w:line="216" w:lineRule="exact"/>
              <w:ind w:left="97" w:right="68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c)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Canlı ve cansız kavramlarında literatürdeki kavram yanılgılarına dikkat edilir.</w:t>
            </w:r>
          </w:p>
          <w:p w:rsidR="005E3287" w:rsidRPr="00870549" w:rsidRDefault="005E3287" w:rsidP="00870549">
            <w:pPr>
              <w:pStyle w:val="TableParagraph"/>
              <w:spacing w:line="212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F.3.6.1.2. Kazanımı ile İlgili Açıklama:</w:t>
            </w:r>
          </w:p>
          <w:p w:rsidR="005E3287" w:rsidRPr="00870549" w:rsidRDefault="005E3287" w:rsidP="00870549">
            <w:pPr>
              <w:pStyle w:val="TableParagraph"/>
              <w:spacing w:before="1" w:line="216" w:lineRule="exact"/>
              <w:ind w:left="97" w:right="54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Bir bitkinin belirli bir süre boyunca gelişiminin izlenmesi ve gözlem sonuçlarının kaydedilmesi beklenir.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7" w:right="318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Canlı ve cansız varlıklar, canlı (bitki ve hayvan), cansız (hava, su, toprak)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09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-Canlı mı Cansız</w:t>
            </w:r>
          </w:p>
          <w:p w:rsidR="005E3287" w:rsidRPr="00870549" w:rsidRDefault="005E3287" w:rsidP="00870549">
            <w:pPr>
              <w:pStyle w:val="TableParagraph"/>
              <w:spacing w:line="224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mı?</w:t>
            </w:r>
          </w:p>
          <w:p w:rsidR="005E3287" w:rsidRPr="00870549" w:rsidRDefault="005E3287" w:rsidP="00870549">
            <w:pPr>
              <w:pStyle w:val="TableParagraph"/>
              <w:spacing w:before="2" w:line="216" w:lineRule="exact"/>
              <w:ind w:left="97" w:right="18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-Bitkilerin Yaşam Döngüsünü Gözlemleyelim</w:t>
            </w:r>
          </w:p>
        </w:tc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3"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44" w:lineRule="auto"/>
              <w:ind w:left="99" w:right="5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55" w:lineRule="auto"/>
              <w:ind w:left="46" w:right="127" w:firstLine="297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Tüketiciyi Koruma Haftası</w:t>
            </w:r>
          </w:p>
          <w:p w:rsidR="005E3287" w:rsidRPr="00870549" w:rsidRDefault="005E3287" w:rsidP="00870549">
            <w:pPr>
              <w:pStyle w:val="TableParagraph"/>
              <w:spacing w:line="193" w:lineRule="exact"/>
              <w:ind w:left="310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( 15- 21 Mart )</w:t>
            </w:r>
          </w:p>
        </w:tc>
      </w:tr>
      <w:tr w:rsidR="005E3287" w:rsidRPr="00870549">
        <w:trPr>
          <w:trHeight w:hRule="exact" w:val="1421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12 – 16 Mart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( 24.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21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730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7"/>
              <w:rPr>
                <w:rFonts w:ascii="Cambria" w:hAnsi="Cambria" w:cs="Cambria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5E3287" w:rsidRPr="00946259" w:rsidRDefault="005E3287">
      <w:pPr>
        <w:spacing w:before="7"/>
        <w:rPr>
          <w:rFonts w:ascii="Cambria" w:hAnsi="Cambria" w:cs="Cambria"/>
          <w:sz w:val="29"/>
          <w:szCs w:val="29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33"/>
        <w:gridCol w:w="595"/>
        <w:gridCol w:w="416"/>
        <w:gridCol w:w="902"/>
        <w:gridCol w:w="3208"/>
        <w:gridCol w:w="4057"/>
        <w:gridCol w:w="1608"/>
        <w:gridCol w:w="2219"/>
        <w:gridCol w:w="1838"/>
      </w:tblGrid>
      <w:tr w:rsidR="005E3287" w:rsidRPr="00870549">
        <w:trPr>
          <w:trHeight w:hRule="exact" w:val="959"/>
        </w:trPr>
        <w:tc>
          <w:tcPr>
            <w:tcW w:w="857" w:type="pct"/>
            <w:gridSpan w:val="4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6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left="7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SÜRE:18 DERS SAATİ</w:t>
            </w:r>
          </w:p>
        </w:tc>
        <w:tc>
          <w:tcPr>
            <w:tcW w:w="1051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6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left="1135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6.ÜNİTE</w:t>
            </w:r>
          </w:p>
          <w:p w:rsidR="005E3287" w:rsidRPr="00870549" w:rsidRDefault="005E3287" w:rsidP="00870549">
            <w:pPr>
              <w:pStyle w:val="TableParagraph"/>
              <w:spacing w:before="1"/>
              <w:ind w:left="43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 ALANI ADI: Canlılar ve Yaşam</w:t>
            </w:r>
          </w:p>
        </w:tc>
        <w:tc>
          <w:tcPr>
            <w:tcW w:w="1766" w:type="pct"/>
            <w:gridSpan w:val="3"/>
            <w:tcBorders>
              <w:top w:val="single" w:sz="30" w:space="0" w:color="000000"/>
              <w:left w:val="nil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6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left="42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Ünite Adı: CANLILAR DÜNYASINA YOLCULUK</w:t>
            </w:r>
          </w:p>
        </w:tc>
      </w:tr>
      <w:tr w:rsidR="005E3287" w:rsidRPr="00870549">
        <w:trPr>
          <w:trHeight w:hRule="exact" w:val="1060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5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4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88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26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202" w:right="208" w:firstLine="38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58"/>
              <w:ind w:left="147" w:right="12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2605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88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MART</w:t>
            </w: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19 – 23 Mart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righ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( 25.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21"/>
                <w:szCs w:val="21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97"/>
              <w:ind w:left="853" w:right="246" w:hanging="608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Çevremizdeki Varlıkları Tanıyalım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6"/>
              </w:numPr>
              <w:tabs>
                <w:tab w:val="left" w:pos="919"/>
              </w:tabs>
              <w:spacing w:line="230" w:lineRule="auto"/>
              <w:ind w:right="545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Çevresindeki  örnekleri kullanarak varlıkları canlı ve cansız olarak sınıflandırır.</w:t>
            </w:r>
          </w:p>
          <w:p w:rsidR="005E3287" w:rsidRPr="00870549" w:rsidRDefault="005E3287" w:rsidP="00870549">
            <w:pPr>
              <w:pStyle w:val="TableParagraph"/>
              <w:spacing w:before="6" w:line="214" w:lineRule="exact"/>
              <w:ind w:left="99" w:right="11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Bir bitkinin yaşam döngüsüne ait gözlem sonuçlarını sunar.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6"/>
              </w:numPr>
              <w:tabs>
                <w:tab w:val="left" w:pos="921"/>
              </w:tabs>
              <w:spacing w:line="216" w:lineRule="exact"/>
              <w:ind w:right="339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Sorumluluk sahibi bir birey olarak bilinçli tüketici davranışları sergiler.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8" w:line="226" w:lineRule="auto"/>
              <w:ind w:left="97" w:right="26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F.3.6.1.1. Kazanımı ile İlgili Açıklama: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a</w:t>
            </w:r>
            <w:r w:rsidRPr="00870549">
              <w:rPr>
                <w:rFonts w:ascii="Cambria" w:hAnsi="Cambria" w:cs="Cambria"/>
                <w:sz w:val="18"/>
                <w:szCs w:val="18"/>
              </w:rPr>
              <w:t xml:space="preserve">)Canlıların sistematik sınıflandırılmasına girilmez.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b)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Canlı türlerinden sadece bitki ve hayvanlardan söz edilir.</w:t>
            </w:r>
          </w:p>
          <w:p w:rsidR="005E3287" w:rsidRPr="00870549" w:rsidRDefault="005E3287" w:rsidP="00870549">
            <w:pPr>
              <w:pStyle w:val="TableParagraph"/>
              <w:spacing w:before="3" w:line="216" w:lineRule="exact"/>
              <w:ind w:left="97" w:right="68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c)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Canlı ve cansız kavramlarında literatürdeki kavram yanılgılarına dikkat edilir.</w:t>
            </w:r>
          </w:p>
          <w:p w:rsidR="005E3287" w:rsidRPr="00870549" w:rsidRDefault="005E3287" w:rsidP="00870549">
            <w:pPr>
              <w:pStyle w:val="TableParagraph"/>
              <w:spacing w:before="1" w:line="213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F.3.6.1.2. Kazanımı ile İlgili Açıklama:</w:t>
            </w:r>
          </w:p>
          <w:p w:rsidR="005E3287" w:rsidRPr="00870549" w:rsidRDefault="005E3287" w:rsidP="00870549">
            <w:pPr>
              <w:pStyle w:val="TableParagraph"/>
              <w:spacing w:before="1" w:line="216" w:lineRule="exact"/>
              <w:ind w:left="97" w:right="54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Bir bitkinin belirli bir süre boyunca gelişiminin izlenmesi ve gözlem sonuçlarının kaydedilmesi beklenir.</w:t>
            </w:r>
          </w:p>
          <w:p w:rsidR="005E3287" w:rsidRPr="00870549" w:rsidRDefault="005E3287" w:rsidP="00870549">
            <w:pPr>
              <w:pStyle w:val="TableParagraph"/>
              <w:spacing w:line="216" w:lineRule="exact"/>
              <w:ind w:left="97" w:right="32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Canlı ve cansız varlıklar, canlı (bitki ve hayvan), cansız (hava, su, toprak)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7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5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line="231" w:lineRule="auto"/>
              <w:ind w:left="99" w:right="2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9" w:right="5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65" w:lineRule="exact"/>
              <w:ind w:left="26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Şehitler Günü</w:t>
            </w:r>
          </w:p>
          <w:p w:rsidR="005E3287" w:rsidRPr="00870549" w:rsidRDefault="005E3287" w:rsidP="00870549">
            <w:pPr>
              <w:pStyle w:val="TableParagraph"/>
              <w:spacing w:line="193" w:lineRule="exact"/>
              <w:ind w:left="26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( 18 Mart )</w:t>
            </w:r>
          </w:p>
          <w:p w:rsidR="005E3287" w:rsidRPr="00870549" w:rsidRDefault="005E3287" w:rsidP="00870549">
            <w:pPr>
              <w:pStyle w:val="TableParagraph"/>
              <w:spacing w:before="1"/>
              <w:rPr>
                <w:rFonts w:ascii="Cambria" w:hAnsi="Cambria" w:cs="Cambria"/>
                <w:sz w:val="23"/>
                <w:szCs w:val="23"/>
              </w:rPr>
            </w:pPr>
          </w:p>
          <w:p w:rsidR="005E3287" w:rsidRPr="00870549" w:rsidRDefault="005E3287" w:rsidP="00870549">
            <w:pPr>
              <w:pStyle w:val="TableParagraph"/>
              <w:spacing w:line="265" w:lineRule="exact"/>
              <w:ind w:right="3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Orman Haftası</w:t>
            </w:r>
          </w:p>
          <w:p w:rsidR="005E3287" w:rsidRPr="00870549" w:rsidRDefault="005E3287" w:rsidP="00870549">
            <w:pPr>
              <w:pStyle w:val="TableParagraph"/>
              <w:spacing w:line="192" w:lineRule="exact"/>
              <w:ind w:left="26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( 21- 26 Mart)</w:t>
            </w:r>
          </w:p>
        </w:tc>
      </w:tr>
      <w:tr w:rsidR="005E3287" w:rsidRPr="00870549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9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Ben ve Çevrem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5"/>
              </w:numPr>
              <w:tabs>
                <w:tab w:val="left" w:pos="919"/>
              </w:tabs>
              <w:spacing w:line="211" w:lineRule="exact"/>
              <w:ind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Yaşadığı çevreyi tanır.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5"/>
              </w:numPr>
              <w:tabs>
                <w:tab w:val="left" w:pos="919"/>
              </w:tabs>
              <w:spacing w:before="1" w:line="216" w:lineRule="exact"/>
              <w:ind w:right="1011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Yaşadığı çevrenin temizliğinde aktif görev alır.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5"/>
              </w:numPr>
              <w:tabs>
                <w:tab w:val="left" w:pos="921"/>
              </w:tabs>
              <w:spacing w:line="216" w:lineRule="exact"/>
              <w:ind w:right="710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Doğal ve yapay çevre arasındaki farkları açıklar.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5"/>
              </w:numPr>
              <w:tabs>
                <w:tab w:val="left" w:pos="919"/>
              </w:tabs>
              <w:spacing w:line="219" w:lineRule="exact"/>
              <w:ind w:left="918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Yapay bir çevre tasarlar.</w:t>
            </w:r>
          </w:p>
        </w:tc>
        <w:tc>
          <w:tcPr>
            <w:tcW w:w="132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0" w:lineRule="auto"/>
              <w:ind w:left="97" w:right="26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4" w:lineRule="auto"/>
              <w:ind w:left="97" w:right="443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-Atıkları Ayrıştırıyorum</w:t>
            </w: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309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26 – 30 Mart 2018</w:t>
            </w:r>
          </w:p>
          <w:p w:rsidR="005E3287" w:rsidRPr="00870549" w:rsidRDefault="005E3287" w:rsidP="00870549">
            <w:pPr>
              <w:pStyle w:val="TableParagraph"/>
              <w:spacing w:before="7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( 26.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6"/>
              <w:rPr>
                <w:rFonts w:ascii="Cambria" w:hAnsi="Cambria" w:cs="Cambria"/>
                <w:sz w:val="25"/>
                <w:szCs w:val="25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2" w:line="235" w:lineRule="auto"/>
              <w:ind w:left="205" w:right="178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Kütüphaneler Haftası</w:t>
            </w:r>
          </w:p>
          <w:p w:rsidR="005E3287" w:rsidRPr="00870549" w:rsidRDefault="005E3287" w:rsidP="00870549">
            <w:pPr>
              <w:pStyle w:val="TableParagraph"/>
              <w:spacing w:line="191" w:lineRule="exact"/>
              <w:ind w:left="29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( 24 Mart)</w:t>
            </w:r>
          </w:p>
          <w:p w:rsidR="005E3287" w:rsidRPr="00870549" w:rsidRDefault="005E3287" w:rsidP="00870549">
            <w:pPr>
              <w:pStyle w:val="TableParagraph"/>
              <w:spacing w:before="8"/>
              <w:rPr>
                <w:rFonts w:ascii="Cambria" w:hAnsi="Cambria" w:cs="Cambria"/>
              </w:rPr>
            </w:pPr>
          </w:p>
          <w:p w:rsidR="005E3287" w:rsidRPr="00870549" w:rsidRDefault="005E3287" w:rsidP="00870549">
            <w:pPr>
              <w:pStyle w:val="TableParagraph"/>
              <w:spacing w:line="254" w:lineRule="auto"/>
              <w:ind w:left="404" w:right="342" w:hanging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Dünya Tiyatrolar Günü</w:t>
            </w:r>
          </w:p>
          <w:p w:rsidR="005E3287" w:rsidRPr="00870549" w:rsidRDefault="005E3287" w:rsidP="00870549">
            <w:pPr>
              <w:pStyle w:val="TableParagraph"/>
              <w:spacing w:line="193" w:lineRule="exact"/>
              <w:ind w:left="26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(27 Mart)</w:t>
            </w:r>
          </w:p>
        </w:tc>
      </w:tr>
      <w:tr w:rsidR="005E3287" w:rsidRPr="00870549">
        <w:trPr>
          <w:trHeight w:hRule="exact" w:val="1567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9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75"/>
        <w:gridCol w:w="595"/>
        <w:gridCol w:w="455"/>
        <w:gridCol w:w="944"/>
        <w:gridCol w:w="3250"/>
        <w:gridCol w:w="4101"/>
        <w:gridCol w:w="1551"/>
        <w:gridCol w:w="2260"/>
        <w:gridCol w:w="1645"/>
      </w:tblGrid>
      <w:tr w:rsidR="005E3287" w:rsidRPr="00870549">
        <w:trPr>
          <w:trHeight w:hRule="exact" w:val="1019"/>
        </w:trPr>
        <w:tc>
          <w:tcPr>
            <w:tcW w:w="858" w:type="pct"/>
            <w:gridSpan w:val="4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3"/>
              <w:rPr>
                <w:rFonts w:ascii="Cambria" w:hAnsi="Cambria" w:cs="Cambria"/>
                <w:sz w:val="21"/>
                <w:szCs w:val="21"/>
              </w:rPr>
            </w:pPr>
          </w:p>
          <w:p w:rsidR="005E3287" w:rsidRPr="00870549" w:rsidRDefault="005E3287" w:rsidP="00870549">
            <w:pPr>
              <w:pStyle w:val="TableParagraph"/>
              <w:ind w:left="22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SÜRE:18 DERS SAATİ</w:t>
            </w:r>
          </w:p>
        </w:tc>
        <w:tc>
          <w:tcPr>
            <w:tcW w:w="1051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6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3"/>
              <w:rPr>
                <w:rFonts w:ascii="Cambria" w:hAnsi="Cambria" w:cs="Cambria"/>
                <w:sz w:val="21"/>
                <w:szCs w:val="21"/>
              </w:rPr>
            </w:pPr>
          </w:p>
          <w:p w:rsidR="005E3287" w:rsidRPr="00870549" w:rsidRDefault="005E3287" w:rsidP="00870549">
            <w:pPr>
              <w:pStyle w:val="TableParagraph"/>
              <w:spacing w:line="241" w:lineRule="exact"/>
              <w:ind w:left="126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6.ÜNİTE</w:t>
            </w:r>
          </w:p>
          <w:p w:rsidR="005E3287" w:rsidRPr="00870549" w:rsidRDefault="005E3287" w:rsidP="00870549">
            <w:pPr>
              <w:pStyle w:val="TableParagraph"/>
              <w:spacing w:line="241" w:lineRule="exact"/>
              <w:ind w:left="45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 ALANI ADI: Canlılar ve Yaşam</w:t>
            </w:r>
          </w:p>
        </w:tc>
        <w:tc>
          <w:tcPr>
            <w:tcW w:w="1766" w:type="pct"/>
            <w:gridSpan w:val="3"/>
            <w:tcBorders>
              <w:top w:val="single" w:sz="30" w:space="0" w:color="000000"/>
              <w:left w:val="nil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3"/>
              <w:rPr>
                <w:rFonts w:ascii="Cambria" w:hAnsi="Cambria" w:cs="Cambria"/>
                <w:sz w:val="21"/>
                <w:szCs w:val="21"/>
              </w:rPr>
            </w:pPr>
          </w:p>
          <w:p w:rsidR="005E3287" w:rsidRPr="00870549" w:rsidRDefault="005E3287" w:rsidP="00870549">
            <w:pPr>
              <w:pStyle w:val="TableParagraph"/>
              <w:ind w:left="573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Ünite Adı: CANLILAR DÜNYASINA YOLCULUK</w:t>
            </w:r>
          </w:p>
        </w:tc>
      </w:tr>
      <w:tr w:rsidR="005E3287" w:rsidRPr="00870549">
        <w:trPr>
          <w:trHeight w:hRule="exact" w:val="1127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15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145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886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1254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263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7"/>
                <w:szCs w:val="27"/>
              </w:rPr>
            </w:pPr>
          </w:p>
          <w:p w:rsidR="005E3287" w:rsidRPr="00870549" w:rsidRDefault="005E3287" w:rsidP="00870549">
            <w:pPr>
              <w:pStyle w:val="TableParagraph"/>
              <w:ind w:left="205" w:right="208" w:firstLine="37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16"/>
                <w:szCs w:val="16"/>
              </w:rPr>
            </w:pPr>
          </w:p>
          <w:p w:rsidR="005E3287" w:rsidRPr="00870549" w:rsidRDefault="005E3287" w:rsidP="00870549">
            <w:pPr>
              <w:pStyle w:val="TableParagraph"/>
              <w:ind w:left="147" w:right="12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1294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91"/>
              <w:ind w:lef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NİSAN</w:t>
            </w:r>
          </w:p>
        </w:tc>
        <w:tc>
          <w:tcPr>
            <w:tcW w:w="18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02 - 06 Nisan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righ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( 27. Hafta)</w:t>
            </w: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right="5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Ben ve Çevrem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4"/>
              </w:numPr>
              <w:tabs>
                <w:tab w:val="left" w:pos="919"/>
              </w:tabs>
              <w:spacing w:line="226" w:lineRule="auto"/>
              <w:ind w:right="713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Doğal ve yapay çevre arasındaki farkları açıklar.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4"/>
              </w:numPr>
              <w:tabs>
                <w:tab w:val="left" w:pos="916"/>
              </w:tabs>
              <w:spacing w:line="227" w:lineRule="exact"/>
              <w:ind w:left="915" w:hanging="818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Yapay bir çevre tasarlar.</w:t>
            </w:r>
          </w:p>
        </w:tc>
        <w:tc>
          <w:tcPr>
            <w:tcW w:w="132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0" w:lineRule="auto"/>
              <w:ind w:left="99" w:right="26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4" w:lineRule="auto"/>
              <w:ind w:left="97" w:right="42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-Yapay Çevre Tasarlayalım</w:t>
            </w:r>
          </w:p>
          <w:p w:rsidR="005E3287" w:rsidRPr="00870549" w:rsidRDefault="005E3287" w:rsidP="00870549">
            <w:pPr>
              <w:pStyle w:val="TableParagraph"/>
              <w:spacing w:before="4" w:line="216" w:lineRule="exact"/>
              <w:ind w:left="97" w:right="26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-Anıt Ve Milli Parklar Sunumu</w:t>
            </w:r>
          </w:p>
          <w:p w:rsidR="005E3287" w:rsidRPr="00870549" w:rsidRDefault="005E3287" w:rsidP="00870549">
            <w:pPr>
              <w:pStyle w:val="TableParagraph"/>
              <w:spacing w:line="212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-Göster Kendini</w:t>
            </w:r>
          </w:p>
        </w:tc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2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before="1" w:line="216" w:lineRule="exact"/>
              <w:ind w:left="99" w:right="268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9" w:right="5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532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6"/>
              <w:ind w:right="5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742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09 -  13 Nisan 2018</w:t>
            </w:r>
          </w:p>
          <w:p w:rsidR="005E3287" w:rsidRPr="00870549" w:rsidRDefault="005E3287" w:rsidP="00870549">
            <w:pPr>
              <w:pStyle w:val="TableParagraph"/>
              <w:spacing w:before="7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( 28. Hafta)</w:t>
            </w: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6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right="5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1" w:line="226" w:lineRule="auto"/>
              <w:ind w:left="97" w:right="27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F.3.6.2.5.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Doğal çevrenin canlılar için öneminin farkına varır.</w:t>
            </w:r>
          </w:p>
        </w:tc>
        <w:tc>
          <w:tcPr>
            <w:tcW w:w="132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11" w:line="225" w:lineRule="auto"/>
              <w:ind w:left="99" w:right="106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F.3.6.2.5.   Kazanımı ile İlgili Açıklama: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Millî parklar ve doğal anıtlara değinilir.</w:t>
            </w:r>
          </w:p>
          <w:p w:rsidR="005E3287" w:rsidRPr="00870549" w:rsidRDefault="005E3287" w:rsidP="00870549">
            <w:pPr>
              <w:pStyle w:val="TableParagraph"/>
              <w:spacing w:before="3" w:line="216" w:lineRule="exact"/>
              <w:ind w:left="99" w:right="26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261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5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21"/>
                <w:szCs w:val="21"/>
              </w:rPr>
            </w:pPr>
          </w:p>
          <w:p w:rsidR="005E3287" w:rsidRPr="00870549" w:rsidRDefault="005E3287" w:rsidP="00870549">
            <w:pPr>
              <w:pStyle w:val="TableParagraph"/>
              <w:ind w:right="5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75"/>
        <w:gridCol w:w="593"/>
        <w:gridCol w:w="458"/>
        <w:gridCol w:w="944"/>
        <w:gridCol w:w="3250"/>
        <w:gridCol w:w="4098"/>
        <w:gridCol w:w="1551"/>
        <w:gridCol w:w="2260"/>
        <w:gridCol w:w="1647"/>
      </w:tblGrid>
      <w:tr w:rsidR="005E3287" w:rsidRPr="00870549">
        <w:trPr>
          <w:trHeight w:hRule="exact" w:val="924"/>
        </w:trPr>
        <w:tc>
          <w:tcPr>
            <w:tcW w:w="5000" w:type="pct"/>
            <w:gridSpan w:val="9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tabs>
                <w:tab w:val="left" w:pos="6928"/>
                <w:tab w:val="left" w:pos="10357"/>
              </w:tabs>
              <w:ind w:right="6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SÜRE:18 DERS SAATİ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>6.ÜNİTE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>Ünite Adı: CANLILAR DÜNYASINA YOLCULUK</w:t>
            </w:r>
          </w:p>
          <w:p w:rsidR="005E3287" w:rsidRPr="00870549" w:rsidRDefault="005E3287" w:rsidP="00870549">
            <w:pPr>
              <w:pStyle w:val="TableParagraph"/>
              <w:spacing w:before="1"/>
              <w:ind w:right="5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 ALANI ADI: Canlılar ve Yaşam</w:t>
            </w:r>
          </w:p>
        </w:tc>
      </w:tr>
      <w:tr w:rsidR="005E3287" w:rsidRPr="00870549">
        <w:trPr>
          <w:trHeight w:hRule="exact" w:val="1018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49"/>
              <w:ind w:left="15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49"/>
              <w:ind w:left="140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49"/>
              <w:ind w:left="884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49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49"/>
              <w:ind w:left="260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7"/>
              <w:rPr>
                <w:rFonts w:ascii="Cambria" w:hAnsi="Cambria" w:cs="Cambria"/>
              </w:rPr>
            </w:pPr>
          </w:p>
          <w:p w:rsidR="005E3287" w:rsidRPr="00870549" w:rsidRDefault="005E3287" w:rsidP="00870549">
            <w:pPr>
              <w:pStyle w:val="TableParagraph"/>
              <w:ind w:left="200" w:right="205" w:firstLine="38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37"/>
              <w:ind w:left="145" w:right="12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1568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88"/>
              <w:ind w:lef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NİSAN</w:t>
            </w: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1"/>
              <w:ind w:righ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16 - 20 Nisan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righ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( 29.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16"/>
                <w:szCs w:val="16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95" w:line="242" w:lineRule="auto"/>
              <w:ind w:left="416" w:right="418" w:firstLine="50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Ben ve Çevrem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1" w:line="226" w:lineRule="auto"/>
              <w:ind w:left="99" w:right="27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F.3.6.2.6.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Doğal çevreyi korumak için araştırma yaparak çözümler önerir.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29" w:lineRule="auto"/>
              <w:ind w:left="99" w:right="25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Okul ve yaşadığı çevre, çevre temizliği, doğa, orman, park, bahçe, binalar, millî parklar, doğal anıtlar vb.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20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5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3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before="1" w:line="229" w:lineRule="auto"/>
              <w:ind w:left="99" w:right="9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929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4448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7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tabs>
                <w:tab w:val="left" w:pos="6197"/>
                <w:tab w:val="left" w:pos="10104"/>
              </w:tabs>
              <w:spacing w:line="241" w:lineRule="exact"/>
              <w:ind w:right="12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SÜRE:18 DERS SAATİ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>7.ÜNİTE</w:t>
            </w: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ab/>
              <w:t>Ünite Adı: ELEKTRİKLİ ARAÇLAR</w:t>
            </w:r>
          </w:p>
          <w:p w:rsidR="005E3287" w:rsidRPr="00870549" w:rsidRDefault="005E3287" w:rsidP="00870549">
            <w:pPr>
              <w:pStyle w:val="TableParagraph"/>
              <w:spacing w:line="241" w:lineRule="exact"/>
              <w:ind w:left="23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 ALANI ADI: Fiziksel Olaylar</w:t>
            </w:r>
          </w:p>
        </w:tc>
      </w:tr>
      <w:tr w:rsidR="005E3287" w:rsidRPr="00870549">
        <w:trPr>
          <w:trHeight w:hRule="exact" w:val="1361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7"/>
                <w:szCs w:val="27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8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1227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Elektrikli Araç-Gereçler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0" w:lineRule="auto"/>
              <w:ind w:left="99" w:right="128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F.3.7.1.1.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26" w:lineRule="auto"/>
              <w:ind w:left="99" w:right="193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5" w:lineRule="auto"/>
              <w:ind w:left="97" w:right="623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-Çarkıfelek Yapalım</w:t>
            </w:r>
          </w:p>
        </w:tc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3" w:line="232" w:lineRule="auto"/>
              <w:ind w:left="99" w:right="-3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44" w:lineRule="auto"/>
              <w:ind w:left="99" w:right="4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2" w:line="235" w:lineRule="auto"/>
              <w:ind w:left="195" w:right="168" w:firstLine="3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23  Nisan Ulusal Egemenlik Ve Çocuk Bayramı</w:t>
            </w:r>
          </w:p>
          <w:p w:rsidR="005E3287" w:rsidRPr="00870549" w:rsidRDefault="005E3287" w:rsidP="00870549">
            <w:pPr>
              <w:pStyle w:val="TableParagraph"/>
              <w:spacing w:line="194" w:lineRule="exact"/>
              <w:ind w:left="2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( 23 Nisan )</w:t>
            </w:r>
          </w:p>
        </w:tc>
      </w:tr>
      <w:tr w:rsidR="005E3287" w:rsidRPr="00870549">
        <w:trPr>
          <w:trHeight w:hRule="exact" w:val="1248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1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23 - 27 Nisan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( 30.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3"/>
                <w:szCs w:val="23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3" w:type="pct"/>
            <w:vMerge/>
            <w:tcBorders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2005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68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3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74"/>
        <w:gridCol w:w="595"/>
        <w:gridCol w:w="457"/>
        <w:gridCol w:w="944"/>
        <w:gridCol w:w="3250"/>
        <w:gridCol w:w="4098"/>
        <w:gridCol w:w="1551"/>
        <w:gridCol w:w="2260"/>
        <w:gridCol w:w="1647"/>
      </w:tblGrid>
      <w:tr w:rsidR="005E3287" w:rsidRPr="00870549">
        <w:trPr>
          <w:trHeight w:hRule="exact" w:val="959"/>
        </w:trPr>
        <w:tc>
          <w:tcPr>
            <w:tcW w:w="857" w:type="pct"/>
            <w:gridSpan w:val="4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6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left="7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SÜRE:18 DERS SAATİ</w:t>
            </w:r>
          </w:p>
        </w:tc>
        <w:tc>
          <w:tcPr>
            <w:tcW w:w="1051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6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left="1283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7.ÜNİTE</w:t>
            </w:r>
          </w:p>
          <w:p w:rsidR="005E3287" w:rsidRPr="00870549" w:rsidRDefault="005E3287" w:rsidP="00870549">
            <w:pPr>
              <w:pStyle w:val="TableParagraph"/>
              <w:spacing w:before="1"/>
              <w:ind w:left="14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 ALANI ADI: Fiziksel Olaylar</w:t>
            </w:r>
          </w:p>
        </w:tc>
        <w:tc>
          <w:tcPr>
            <w:tcW w:w="502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264" w:type="pct"/>
            <w:gridSpan w:val="2"/>
            <w:tcBorders>
              <w:top w:val="single" w:sz="30" w:space="0" w:color="000000"/>
              <w:left w:val="nil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6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left="220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Ünite Adı: ELEKTRİKLİ ARAÇLAR</w:t>
            </w:r>
          </w:p>
        </w:tc>
      </w:tr>
      <w:tr w:rsidR="005E3287" w:rsidRPr="00870549">
        <w:trPr>
          <w:trHeight w:hRule="exact" w:val="1060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5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4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88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124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70"/>
              <w:ind w:left="26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202" w:right="208" w:firstLine="38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58"/>
              <w:ind w:left="147" w:right="12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1628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88"/>
              <w:ind w:lef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NİSAN - MAYIS</w:t>
            </w: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30 Nisan - 04 Mayıs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righ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( 31.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7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97"/>
              <w:ind w:left="404" w:right="146" w:hanging="257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Elektrikli Araç- Gereçler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0" w:lineRule="auto"/>
              <w:ind w:left="99" w:right="135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F.3.7.1.1.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Elektrikli araç-gereçlere yakın çevresinden örnekler vererek elektriğin günlük yaşamdaki önemini açıklar.</w:t>
            </w:r>
          </w:p>
        </w:tc>
        <w:tc>
          <w:tcPr>
            <w:tcW w:w="1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26" w:lineRule="auto"/>
              <w:ind w:left="97" w:right="153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Isınma amaçlı araç-gereçler, aydınlatma amaçlı araç-gereçler, ev araç-gereçleri</w:t>
            </w:r>
          </w:p>
        </w:tc>
        <w:tc>
          <w:tcPr>
            <w:tcW w:w="5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7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5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line="231" w:lineRule="auto"/>
              <w:ind w:left="99" w:right="2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2" w:lineRule="auto"/>
              <w:ind w:left="99" w:right="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9" w:right="5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53" w:lineRule="auto"/>
              <w:ind w:left="553" w:right="149" w:hanging="377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 Mayıs Emek Günü</w:t>
            </w:r>
          </w:p>
        </w:tc>
      </w:tr>
      <w:tr w:rsidR="005E3287" w:rsidRPr="00870549">
        <w:trPr>
          <w:trHeight w:hRule="exact" w:val="1416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9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1785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Elektrik Kaynakları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0" w:lineRule="auto"/>
              <w:ind w:left="99" w:right="433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F.3.7.2.1.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Elektrikli araç-gereçleri, kullandığı elektrik kaynaklarına göre sınıflandırır.</w:t>
            </w:r>
          </w:p>
        </w:tc>
        <w:tc>
          <w:tcPr>
            <w:tcW w:w="132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F.3.7.2.1. Kazanımı ile İlgili Açıklama:</w:t>
            </w:r>
          </w:p>
          <w:p w:rsidR="005E3287" w:rsidRPr="00870549" w:rsidRDefault="005E3287" w:rsidP="00870549">
            <w:pPr>
              <w:pStyle w:val="ListParagraph"/>
              <w:numPr>
                <w:ilvl w:val="0"/>
                <w:numId w:val="3"/>
              </w:numPr>
              <w:tabs>
                <w:tab w:val="left" w:pos="247"/>
              </w:tabs>
              <w:spacing w:before="1" w:line="216" w:lineRule="exact"/>
              <w:ind w:right="221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Elektrik kaynakları olarak şehir elektriği, akü, pil, batarya vb. üzerinde durulur.</w:t>
            </w:r>
          </w:p>
          <w:p w:rsidR="005E3287" w:rsidRPr="00870549" w:rsidRDefault="005E3287" w:rsidP="00870549">
            <w:pPr>
              <w:pStyle w:val="ListParagraph"/>
              <w:numPr>
                <w:ilvl w:val="0"/>
                <w:numId w:val="3"/>
              </w:numPr>
              <w:tabs>
                <w:tab w:val="left" w:pos="247"/>
              </w:tabs>
              <w:spacing w:line="221" w:lineRule="exact"/>
              <w:ind w:left="24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Pillerde kutup kavramına girilmez</w:t>
            </w:r>
          </w:p>
          <w:p w:rsidR="005E3287" w:rsidRPr="00870549" w:rsidRDefault="005E3287" w:rsidP="00870549">
            <w:pPr>
              <w:pStyle w:val="TableParagraph"/>
              <w:spacing w:before="8"/>
              <w:rPr>
                <w:rFonts w:ascii="Cambria" w:hAnsi="Cambria" w:cs="Cambria"/>
                <w:sz w:val="17"/>
                <w:szCs w:val="17"/>
              </w:rPr>
            </w:pPr>
          </w:p>
          <w:p w:rsidR="005E3287" w:rsidRPr="00870549" w:rsidRDefault="005E3287" w:rsidP="00870549">
            <w:pPr>
              <w:pStyle w:val="TableParagraph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Şehir elektriği, akü, pil, batarya</w:t>
            </w:r>
          </w:p>
        </w:tc>
        <w:tc>
          <w:tcPr>
            <w:tcW w:w="50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4" w:lineRule="auto"/>
              <w:ind w:left="97" w:right="563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-Limonla Pil Yapalım</w:t>
            </w:r>
          </w:p>
          <w:p w:rsidR="005E3287" w:rsidRPr="00870549" w:rsidRDefault="005E3287" w:rsidP="00870549">
            <w:pPr>
              <w:pStyle w:val="TableParagraph"/>
              <w:spacing w:before="4" w:line="216" w:lineRule="exact"/>
              <w:ind w:left="97" w:right="59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-Elektrik Kaynağını Belirleyelim</w:t>
            </w: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308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07 - 11 Mayıs 2018</w:t>
            </w:r>
          </w:p>
          <w:p w:rsidR="005E3287" w:rsidRPr="00870549" w:rsidRDefault="005E3287" w:rsidP="00870549">
            <w:pPr>
              <w:pStyle w:val="TableParagraph"/>
              <w:spacing w:before="7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( 32. Hafta)</w:t>
            </w: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25"/>
                <w:szCs w:val="25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969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48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5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2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75"/>
        <w:gridCol w:w="592"/>
        <w:gridCol w:w="455"/>
        <w:gridCol w:w="944"/>
        <w:gridCol w:w="3250"/>
        <w:gridCol w:w="4101"/>
        <w:gridCol w:w="1554"/>
        <w:gridCol w:w="2260"/>
        <w:gridCol w:w="1645"/>
      </w:tblGrid>
      <w:tr w:rsidR="005E3287" w:rsidRPr="00870549">
        <w:trPr>
          <w:trHeight w:hRule="exact" w:val="839"/>
        </w:trPr>
        <w:tc>
          <w:tcPr>
            <w:tcW w:w="857" w:type="pct"/>
            <w:gridSpan w:val="4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53"/>
              <w:ind w:left="188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SÜRE:18 DERS SAATİ</w:t>
            </w:r>
          </w:p>
        </w:tc>
        <w:tc>
          <w:tcPr>
            <w:tcW w:w="1051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6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53"/>
              <w:ind w:right="496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7.ÜNİTE</w:t>
            </w:r>
          </w:p>
          <w:p w:rsidR="005E3287" w:rsidRPr="00870549" w:rsidRDefault="005E3287" w:rsidP="00870549">
            <w:pPr>
              <w:pStyle w:val="TableParagraph"/>
              <w:spacing w:before="1"/>
              <w:ind w:right="438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 ALANI ADI: Fiziksel Olaylar</w:t>
            </w:r>
          </w:p>
        </w:tc>
        <w:tc>
          <w:tcPr>
            <w:tcW w:w="503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263" w:type="pct"/>
            <w:gridSpan w:val="2"/>
            <w:tcBorders>
              <w:top w:val="single" w:sz="30" w:space="0" w:color="000000"/>
              <w:left w:val="nil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53"/>
              <w:ind w:left="37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Ünite Adı: ELEKTRİKLİ ARAÇLAR</w:t>
            </w:r>
          </w:p>
        </w:tc>
      </w:tr>
      <w:tr w:rsidR="005E3287" w:rsidRPr="00870549">
        <w:trPr>
          <w:trHeight w:hRule="exact" w:val="923"/>
        </w:trPr>
        <w:tc>
          <w:tcPr>
            <w:tcW w:w="219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157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143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88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1246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262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4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left="198" w:right="205" w:firstLine="38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91"/>
              <w:ind w:left="145" w:right="117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2165"/>
        </w:trPr>
        <w:tc>
          <w:tcPr>
            <w:tcW w:w="219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88"/>
              <w:ind w:lef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MAYIS</w:t>
            </w: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0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14 - 18 Mayıs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righ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( 33. Hafta)</w:t>
            </w: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</w:rPr>
            </w:pPr>
          </w:p>
          <w:p w:rsidR="005E3287" w:rsidRPr="00870549" w:rsidRDefault="005E3287" w:rsidP="00870549">
            <w:pPr>
              <w:pStyle w:val="TableParagraph"/>
              <w:ind w:lef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0"/>
              <w:rPr>
                <w:rFonts w:ascii="Cambria" w:hAnsi="Cambria" w:cs="Cambria"/>
                <w:sz w:val="28"/>
                <w:szCs w:val="28"/>
              </w:rPr>
            </w:pPr>
          </w:p>
          <w:p w:rsidR="005E3287" w:rsidRPr="00870549" w:rsidRDefault="005E3287" w:rsidP="00870549">
            <w:pPr>
              <w:pStyle w:val="TableParagraph"/>
              <w:ind w:left="1510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Elektrik Kaynakları</w:t>
            </w:r>
          </w:p>
        </w:tc>
        <w:tc>
          <w:tcPr>
            <w:tcW w:w="105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ListParagraph"/>
              <w:numPr>
                <w:ilvl w:val="4"/>
                <w:numId w:val="2"/>
              </w:numPr>
              <w:tabs>
                <w:tab w:val="left" w:pos="919"/>
              </w:tabs>
              <w:spacing w:line="230" w:lineRule="auto"/>
              <w:ind w:right="424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Elektrikli  araç-gereçleri, kullandığı elektrik kaynaklarına göre sınıflandırır.</w:t>
            </w:r>
          </w:p>
          <w:p w:rsidR="005E3287" w:rsidRPr="00870549" w:rsidRDefault="005E3287" w:rsidP="00870549">
            <w:pPr>
              <w:pStyle w:val="ListParagraph"/>
              <w:numPr>
                <w:ilvl w:val="4"/>
                <w:numId w:val="2"/>
              </w:numPr>
              <w:tabs>
                <w:tab w:val="left" w:pos="916"/>
              </w:tabs>
              <w:spacing w:before="2" w:line="216" w:lineRule="exact"/>
              <w:ind w:right="753" w:firstLine="0"/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Pil atıklarının çevreye vereceği zararları ve bu konuda yapılması gerekenleri tartışır.</w:t>
            </w:r>
          </w:p>
        </w:tc>
        <w:tc>
          <w:tcPr>
            <w:tcW w:w="132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F.3.7.2.1. Kazanımı ile İlgili Açıklama:</w:t>
            </w:r>
          </w:p>
          <w:p w:rsidR="005E3287" w:rsidRPr="00870549" w:rsidRDefault="005E3287" w:rsidP="00870549">
            <w:pPr>
              <w:pStyle w:val="ListParagraph"/>
              <w:numPr>
                <w:ilvl w:val="0"/>
                <w:numId w:val="1"/>
              </w:numPr>
              <w:tabs>
                <w:tab w:val="left" w:pos="249"/>
              </w:tabs>
              <w:spacing w:before="1" w:line="216" w:lineRule="exact"/>
              <w:ind w:right="206" w:firstLine="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Elektrik kaynakları olarak şehir elektriği, akü, pil, batarya vb. üzerinde durulur.</w:t>
            </w:r>
          </w:p>
          <w:p w:rsidR="005E3287" w:rsidRPr="00870549" w:rsidRDefault="005E3287" w:rsidP="00870549">
            <w:pPr>
              <w:pStyle w:val="ListParagraph"/>
              <w:numPr>
                <w:ilvl w:val="0"/>
                <w:numId w:val="1"/>
              </w:numPr>
              <w:tabs>
                <w:tab w:val="left" w:pos="249"/>
              </w:tabs>
              <w:spacing w:line="217" w:lineRule="exact"/>
              <w:ind w:left="248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Pillerde kutup kavramına girilmez</w:t>
            </w:r>
          </w:p>
          <w:p w:rsidR="005E3287" w:rsidRPr="00870549" w:rsidRDefault="005E3287" w:rsidP="00870549">
            <w:pPr>
              <w:pStyle w:val="TableParagraph"/>
              <w:spacing w:line="211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F.3.7.2.2. Kazanımı ile İlgili Açıklama</w:t>
            </w:r>
          </w:p>
          <w:p w:rsidR="005E3287" w:rsidRPr="00870549" w:rsidRDefault="005E3287" w:rsidP="00870549">
            <w:pPr>
              <w:pStyle w:val="TableParagraph"/>
              <w:spacing w:before="1" w:line="216" w:lineRule="exact"/>
              <w:ind w:left="99" w:right="2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Pilin kimyasal yapısına ve sebep olacağı kimyasal kirliliğe değinilmez.</w:t>
            </w:r>
          </w:p>
          <w:p w:rsidR="005E3287" w:rsidRPr="00870549" w:rsidRDefault="005E3287" w:rsidP="00870549">
            <w:pPr>
              <w:pStyle w:val="TableParagraph"/>
              <w:spacing w:before="1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Şehir elektriği, akü, pil, batarya</w:t>
            </w:r>
          </w:p>
        </w:tc>
        <w:tc>
          <w:tcPr>
            <w:tcW w:w="50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35" w:lineRule="auto"/>
              <w:ind w:left="99" w:right="59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-Elektrik Kaynağını Belirleyelim</w:t>
            </w:r>
          </w:p>
          <w:p w:rsidR="005E3287" w:rsidRPr="00870549" w:rsidRDefault="005E3287" w:rsidP="00870549">
            <w:pPr>
              <w:pStyle w:val="TableParagraph"/>
              <w:spacing w:before="2" w:line="216" w:lineRule="exact"/>
              <w:ind w:left="99" w:right="244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-“Atık Pil Kutusu Yapıyorum”</w:t>
            </w:r>
          </w:p>
          <w:p w:rsidR="005E3287" w:rsidRPr="00870549" w:rsidRDefault="005E3287" w:rsidP="00870549">
            <w:pPr>
              <w:pStyle w:val="TableParagraph"/>
              <w:spacing w:line="210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-Göster Kendini</w:t>
            </w:r>
          </w:p>
          <w:p w:rsidR="005E3287" w:rsidRPr="00870549" w:rsidRDefault="005E3287" w:rsidP="00870549">
            <w:pPr>
              <w:pStyle w:val="TableParagraph"/>
              <w:spacing w:line="218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</w:tc>
        <w:tc>
          <w:tcPr>
            <w:tcW w:w="7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7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line="231" w:lineRule="auto"/>
              <w:ind w:left="97" w:right="26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2" w:lineRule="auto"/>
              <w:ind w:left="97" w:right="-3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7" w:right="4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64" w:lineRule="exact"/>
              <w:ind w:left="6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Vakıflar Haftası</w:t>
            </w:r>
          </w:p>
          <w:p w:rsidR="005E3287" w:rsidRPr="00870549" w:rsidRDefault="005E3287" w:rsidP="00870549">
            <w:pPr>
              <w:pStyle w:val="TableParagraph"/>
              <w:spacing w:line="193" w:lineRule="exact"/>
              <w:ind w:left="31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(12-16 Mayıs)</w:t>
            </w: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6"/>
                <w:szCs w:val="16"/>
              </w:rPr>
            </w:pPr>
          </w:p>
          <w:p w:rsidR="005E3287" w:rsidRPr="00870549" w:rsidRDefault="005E3287" w:rsidP="00870549">
            <w:pPr>
              <w:pStyle w:val="TableParagraph"/>
              <w:spacing w:line="264" w:lineRule="exact"/>
              <w:ind w:left="176" w:right="11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19 Mayıs Atatürk’ü Anma Gençlik ve Spor Bayramı</w:t>
            </w:r>
          </w:p>
          <w:p w:rsidR="005E3287" w:rsidRPr="00870549" w:rsidRDefault="005E3287" w:rsidP="00870549">
            <w:pPr>
              <w:pStyle w:val="TableParagraph"/>
              <w:spacing w:before="1"/>
              <w:ind w:left="20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(19 Mayıs)</w:t>
            </w:r>
          </w:p>
        </w:tc>
      </w:tr>
      <w:tr w:rsidR="005E3287" w:rsidRPr="00870549">
        <w:trPr>
          <w:trHeight w:hRule="exact" w:val="1265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8"/>
              <w:rPr>
                <w:rFonts w:ascii="Cambria" w:hAnsi="Cambria" w:cs="Cambria"/>
                <w:sz w:val="23"/>
                <w:szCs w:val="23"/>
              </w:rPr>
            </w:pPr>
          </w:p>
          <w:p w:rsidR="005E3287" w:rsidRPr="00870549" w:rsidRDefault="005E3287" w:rsidP="00870549">
            <w:pPr>
              <w:pStyle w:val="TableParagraph"/>
              <w:ind w:lef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3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279"/>
        </w:trPr>
        <w:tc>
          <w:tcPr>
            <w:tcW w:w="219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0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21 - 25 Mayıs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( 34. Hafta)</w:t>
            </w: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3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0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3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67" w:lineRule="exact"/>
              <w:ind w:right="36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Müzeler Haftası</w:t>
            </w:r>
          </w:p>
          <w:p w:rsidR="005E3287" w:rsidRPr="00870549" w:rsidRDefault="005E3287" w:rsidP="00870549">
            <w:pPr>
              <w:pStyle w:val="TableParagraph"/>
              <w:spacing w:before="16"/>
              <w:ind w:right="33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(18-24 Mayıs)</w:t>
            </w:r>
          </w:p>
        </w:tc>
      </w:tr>
      <w:tr w:rsidR="005E3287" w:rsidRPr="00870549">
        <w:trPr>
          <w:trHeight w:hRule="exact" w:val="2285"/>
        </w:trPr>
        <w:tc>
          <w:tcPr>
            <w:tcW w:w="219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4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8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1"/>
              <w:rPr>
                <w:rFonts w:ascii="Cambria" w:hAnsi="Cambria" w:cs="Cambria"/>
                <w:sz w:val="26"/>
                <w:szCs w:val="26"/>
              </w:rPr>
            </w:pPr>
          </w:p>
          <w:p w:rsidR="005E3287" w:rsidRPr="00870549" w:rsidRDefault="005E3287" w:rsidP="00870549">
            <w:pPr>
              <w:pStyle w:val="TableParagraph"/>
              <w:ind w:lef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97"/>
              <w:ind w:left="692" w:right="309" w:hanging="380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Elektriğin Güvenli Kullanımı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1" w:line="226" w:lineRule="auto"/>
              <w:ind w:left="97" w:right="99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F.3.7.3.1.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Elektriğin güvenli kullanılmasına özen gösterir.</w:t>
            </w:r>
          </w:p>
        </w:tc>
        <w:tc>
          <w:tcPr>
            <w:tcW w:w="1326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3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F.3.7.3.1. Kazanımı ile İlgili Açıklama:</w:t>
            </w:r>
          </w:p>
          <w:p w:rsidR="005E3287" w:rsidRPr="00870549" w:rsidRDefault="005E3287" w:rsidP="00870549">
            <w:pPr>
              <w:pStyle w:val="TableParagraph"/>
              <w:spacing w:line="234" w:lineRule="auto"/>
              <w:ind w:left="99" w:right="332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Elektrik çarpması</w:t>
            </w:r>
          </w:p>
        </w:tc>
        <w:tc>
          <w:tcPr>
            <w:tcW w:w="503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09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</w:t>
            </w:r>
          </w:p>
          <w:p w:rsidR="005E3287" w:rsidRPr="00870549" w:rsidRDefault="005E3287" w:rsidP="00870549">
            <w:pPr>
              <w:pStyle w:val="TableParagraph"/>
              <w:spacing w:line="218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</w:tc>
        <w:tc>
          <w:tcPr>
            <w:tcW w:w="73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Pr="00946259" w:rsidRDefault="005E3287">
      <w:pPr>
        <w:rPr>
          <w:rFonts w:ascii="Cambria" w:hAnsi="Cambria" w:cs="Cambria"/>
        </w:rPr>
        <w:sectPr w:rsidR="005E3287" w:rsidRPr="00946259" w:rsidSect="009F18F6">
          <w:pgSz w:w="16840" w:h="11910" w:orient="landscape"/>
          <w:pgMar w:top="720" w:right="720" w:bottom="720" w:left="720" w:header="283" w:footer="0" w:gutter="0"/>
          <w:cols w:space="708"/>
        </w:sectPr>
      </w:pPr>
    </w:p>
    <w:p w:rsidR="005E3287" w:rsidRPr="00946259" w:rsidRDefault="005E3287">
      <w:pPr>
        <w:spacing w:before="7"/>
        <w:rPr>
          <w:rFonts w:ascii="Cambria" w:hAnsi="Cambria" w:cs="Cambria"/>
          <w:sz w:val="29"/>
          <w:szCs w:val="29"/>
        </w:rPr>
      </w:pPr>
    </w:p>
    <w:tbl>
      <w:tblPr>
        <w:tblW w:w="5000" w:type="pct"/>
        <w:tblInd w:w="2" w:type="dxa"/>
        <w:tblCellMar>
          <w:left w:w="0" w:type="dxa"/>
          <w:right w:w="0" w:type="dxa"/>
        </w:tblCellMar>
        <w:tblLook w:val="01E0"/>
      </w:tblPr>
      <w:tblGrid>
        <w:gridCol w:w="659"/>
        <w:gridCol w:w="595"/>
        <w:gridCol w:w="446"/>
        <w:gridCol w:w="929"/>
        <w:gridCol w:w="3238"/>
        <w:gridCol w:w="4087"/>
        <w:gridCol w:w="1645"/>
        <w:gridCol w:w="2251"/>
        <w:gridCol w:w="1626"/>
      </w:tblGrid>
      <w:tr w:rsidR="005E3287" w:rsidRPr="00870549">
        <w:trPr>
          <w:trHeight w:hRule="exact" w:val="750"/>
        </w:trPr>
        <w:tc>
          <w:tcPr>
            <w:tcW w:w="846" w:type="pct"/>
            <w:gridSpan w:val="4"/>
            <w:tcBorders>
              <w:top w:val="single" w:sz="30" w:space="0" w:color="000000"/>
              <w:left w:val="single" w:sz="30" w:space="0" w:color="000000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10"/>
              <w:ind w:left="248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SÜRE:18 DERS SAATİ</w:t>
            </w:r>
          </w:p>
        </w:tc>
        <w:tc>
          <w:tcPr>
            <w:tcW w:w="1047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1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10" w:line="241" w:lineRule="exact"/>
              <w:ind w:right="503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7.ÜNİTE</w:t>
            </w:r>
          </w:p>
          <w:p w:rsidR="005E3287" w:rsidRPr="00870549" w:rsidRDefault="005E3287" w:rsidP="00870549">
            <w:pPr>
              <w:pStyle w:val="TableParagraph"/>
              <w:spacing w:line="241" w:lineRule="exact"/>
              <w:ind w:right="444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 ALANI ADI: Fiziksel Olaylar</w:t>
            </w:r>
          </w:p>
        </w:tc>
        <w:tc>
          <w:tcPr>
            <w:tcW w:w="532" w:type="pct"/>
            <w:tcBorders>
              <w:top w:val="single" w:sz="30" w:space="0" w:color="000000"/>
              <w:left w:val="nil"/>
              <w:bottom w:val="single" w:sz="6" w:space="0" w:color="000000"/>
              <w:right w:val="nil"/>
            </w:tcBorders>
            <w:shd w:val="clear" w:color="auto" w:fill="F1F1F1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254" w:type="pct"/>
            <w:gridSpan w:val="2"/>
            <w:tcBorders>
              <w:top w:val="single" w:sz="30" w:space="0" w:color="000000"/>
              <w:left w:val="nil"/>
              <w:bottom w:val="single" w:sz="6" w:space="0" w:color="000000"/>
              <w:right w:val="single" w:sz="30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110"/>
              <w:ind w:left="340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Ünite Adı: ELEKTRİKLİ ARAÇLAR</w:t>
            </w:r>
          </w:p>
        </w:tc>
      </w:tr>
      <w:tr w:rsidR="005E3287" w:rsidRPr="00870549">
        <w:trPr>
          <w:trHeight w:hRule="exact" w:val="820"/>
        </w:trPr>
        <w:tc>
          <w:tcPr>
            <w:tcW w:w="214" w:type="pct"/>
            <w:tcBorders>
              <w:top w:val="single" w:sz="6" w:space="0" w:color="000000"/>
              <w:left w:val="single" w:sz="30" w:space="0" w:color="000000"/>
              <w:bottom w:val="single" w:sz="6" w:space="0" w:color="000000"/>
              <w:right w:val="single" w:sz="6" w:space="0" w:color="000000"/>
            </w:tcBorders>
            <w:shd w:val="clear" w:color="auto" w:fill="F1F1F1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15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1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145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KONU</w:t>
            </w:r>
          </w:p>
        </w:tc>
        <w:tc>
          <w:tcPr>
            <w:tcW w:w="10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896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1261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AÇIKLAMALAR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24"/>
                <w:szCs w:val="24"/>
              </w:rPr>
            </w:pPr>
          </w:p>
          <w:p w:rsidR="005E3287" w:rsidRPr="00870549" w:rsidRDefault="005E3287" w:rsidP="00870549">
            <w:pPr>
              <w:pStyle w:val="TableParagraph"/>
              <w:ind w:left="270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160"/>
              <w:ind w:left="210" w:right="214" w:firstLine="379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ÖLÇME VE DEĞERLENDİRME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30" w:space="0" w:color="000000"/>
            </w:tcBorders>
            <w:shd w:val="clear" w:color="auto" w:fill="FAD3B4"/>
          </w:tcPr>
          <w:p w:rsidR="005E3287" w:rsidRPr="00870549" w:rsidRDefault="005E3287" w:rsidP="00870549">
            <w:pPr>
              <w:pStyle w:val="TableParagraph"/>
              <w:spacing w:before="38"/>
              <w:ind w:left="152" w:right="122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5E3287" w:rsidRPr="00870549">
        <w:trPr>
          <w:trHeight w:hRule="exact" w:val="1465"/>
        </w:trPr>
        <w:tc>
          <w:tcPr>
            <w:tcW w:w="214" w:type="pct"/>
            <w:vMerge w:val="restart"/>
            <w:tcBorders>
              <w:top w:val="single" w:sz="6" w:space="0" w:color="000000"/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 w:rsidP="00870549">
            <w:pPr>
              <w:pStyle w:val="TableParagraph"/>
              <w:spacing w:before="191"/>
              <w:ind w:lef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MAYIS - HAZİRAN</w:t>
            </w:r>
          </w:p>
        </w:tc>
        <w:tc>
          <w:tcPr>
            <w:tcW w:w="18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28 Mayıs - 01 Haziran 2018</w:t>
            </w:r>
          </w:p>
          <w:p w:rsidR="005E3287" w:rsidRPr="00870549" w:rsidRDefault="005E3287" w:rsidP="00870549">
            <w:pPr>
              <w:pStyle w:val="TableParagraph"/>
              <w:spacing w:before="7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( 35. Hafta)</w:t>
            </w:r>
          </w:p>
        </w:tc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43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 w:rsidP="00870549">
            <w:pPr>
              <w:pStyle w:val="TableParagraph"/>
              <w:spacing w:before="1"/>
              <w:rPr>
                <w:rFonts w:ascii="Cambria" w:hAnsi="Cambria" w:cs="Cambria"/>
                <w:sz w:val="29"/>
                <w:szCs w:val="29"/>
              </w:rPr>
            </w:pPr>
          </w:p>
          <w:p w:rsidR="005E3287" w:rsidRPr="00870549" w:rsidRDefault="005E3287" w:rsidP="00870549">
            <w:pPr>
              <w:pStyle w:val="TableParagraph"/>
              <w:ind w:left="2034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Elektriğin Güvenli Kullanımı</w:t>
            </w:r>
          </w:p>
        </w:tc>
        <w:tc>
          <w:tcPr>
            <w:tcW w:w="104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26" w:lineRule="auto"/>
              <w:ind w:left="99" w:right="101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F.3.7.3.1.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Elektriğin güvenli kullanılmasına özen gösterir.</w:t>
            </w:r>
          </w:p>
        </w:tc>
        <w:tc>
          <w:tcPr>
            <w:tcW w:w="132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F.3.7.3.1. Kazanımı ile İlgili Açıklama:</w:t>
            </w:r>
          </w:p>
          <w:p w:rsidR="005E3287" w:rsidRPr="00870549" w:rsidRDefault="005E3287" w:rsidP="00870549">
            <w:pPr>
              <w:pStyle w:val="TableParagraph"/>
              <w:spacing w:line="234" w:lineRule="auto"/>
              <w:ind w:left="99" w:right="363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5E3287" w:rsidRPr="00870549" w:rsidRDefault="005E3287" w:rsidP="00870549">
            <w:pPr>
              <w:pStyle w:val="TableParagraph"/>
              <w:spacing w:before="5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Konu / Kavramlar: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Elektrik çarpması</w:t>
            </w:r>
          </w:p>
        </w:tc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7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-Neler Öğrendik?</w:t>
            </w:r>
          </w:p>
          <w:p w:rsidR="005E3287" w:rsidRPr="00870549" w:rsidRDefault="005E3287" w:rsidP="00870549">
            <w:pPr>
              <w:pStyle w:val="TableParagraph"/>
              <w:spacing w:line="213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-Sıra Sizde</w:t>
            </w:r>
          </w:p>
          <w:p w:rsidR="005E3287" w:rsidRPr="00870549" w:rsidRDefault="005E3287" w:rsidP="00870549">
            <w:pPr>
              <w:pStyle w:val="TableParagraph"/>
              <w:spacing w:before="6" w:line="216" w:lineRule="exact"/>
              <w:ind w:left="99" w:right="230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sz w:val="18"/>
                <w:szCs w:val="18"/>
              </w:rPr>
              <w:t>-7. Ünite Değerlendirmesi</w:t>
            </w:r>
          </w:p>
        </w:tc>
        <w:tc>
          <w:tcPr>
            <w:tcW w:w="72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 w:rsidP="00870549">
            <w:pPr>
              <w:pStyle w:val="TableParagraph"/>
              <w:spacing w:line="211" w:lineRule="exact"/>
              <w:ind w:left="9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>Tanıma;</w:t>
            </w:r>
          </w:p>
          <w:p w:rsidR="005E3287" w:rsidRPr="00870549" w:rsidRDefault="005E3287" w:rsidP="00870549">
            <w:pPr>
              <w:pStyle w:val="TableParagraph"/>
              <w:spacing w:before="1" w:line="229" w:lineRule="auto"/>
              <w:ind w:left="99" w:right="109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Hazırbulunuşluk testleri, gözlem, görüşme formları, yetenek testleri vb.</w:t>
            </w:r>
          </w:p>
          <w:p w:rsidR="005E3287" w:rsidRPr="00870549" w:rsidRDefault="005E3287" w:rsidP="00870549">
            <w:pPr>
              <w:pStyle w:val="TableParagraph"/>
              <w:spacing w:before="9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32" w:lineRule="auto"/>
              <w:ind w:left="99" w:right="11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İzleme-Biçimlendirme;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İzleme /ünite testleri, uygulama etkinlik- leri, otantik görevler, dere- celi puanlama anahtarı, açık uçlu sorular, yapılandırılmış grid, tanılayıcı dallanmış ağaç, kelime ilişkilendirme, öz ve akran değerlendirme, grup değerlendirme, proje- ler, gözlem formları vb.</w:t>
            </w:r>
          </w:p>
          <w:p w:rsidR="005E3287" w:rsidRPr="00870549" w:rsidRDefault="005E3287" w:rsidP="00870549">
            <w:pPr>
              <w:pStyle w:val="TableParagraph"/>
              <w:spacing w:before="2"/>
              <w:rPr>
                <w:rFonts w:ascii="Cambria" w:hAnsi="Cambria" w:cs="Cambria"/>
                <w:sz w:val="19"/>
                <w:szCs w:val="19"/>
              </w:rPr>
            </w:pPr>
          </w:p>
          <w:p w:rsidR="005E3287" w:rsidRPr="00870549" w:rsidRDefault="005E3287" w:rsidP="00870549">
            <w:pPr>
              <w:pStyle w:val="TableParagraph"/>
              <w:spacing w:line="216" w:lineRule="exact"/>
              <w:ind w:left="99" w:right="66"/>
              <w:rPr>
                <w:rFonts w:ascii="Cambria" w:hAnsi="Cambria" w:cs="Cambria"/>
                <w:sz w:val="18"/>
                <w:szCs w:val="18"/>
              </w:rPr>
            </w:pPr>
            <w:r w:rsidRPr="00870549">
              <w:rPr>
                <w:rFonts w:ascii="Cambria" w:hAnsi="Cambria" w:cs="Cambria"/>
                <w:b/>
                <w:bCs/>
                <w:color w:val="FF0000"/>
                <w:sz w:val="18"/>
                <w:szCs w:val="18"/>
              </w:rPr>
              <w:t xml:space="preserve">Sonuç (Ürün) Odaklı; 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Araçları:  </w:t>
            </w:r>
            <w:r w:rsidRPr="00870549">
              <w:rPr>
                <w:rFonts w:ascii="Cambria" w:hAnsi="Cambria" w:cs="Cambria"/>
                <w:sz w:val="18"/>
                <w:szCs w:val="18"/>
              </w:rPr>
              <w:t>Dönem sonu sınavları, uygulama sınavla- rı, gözlem, görüşme formla- rı, projeler vb</w:t>
            </w:r>
            <w:r w:rsidRPr="00870549">
              <w:rPr>
                <w:rFonts w:ascii="Cambria" w:hAnsi="Cambria" w:cs="Cambri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474"/>
        </w:trPr>
        <w:tc>
          <w:tcPr>
            <w:tcW w:w="214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47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1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47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2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27" w:type="pct"/>
            <w:vMerge/>
            <w:tcBorders>
              <w:left w:val="single" w:sz="6" w:space="0" w:color="000000"/>
              <w:bottom w:val="single" w:sz="6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  <w:tr w:rsidR="005E3287" w:rsidRPr="00870549">
        <w:trPr>
          <w:trHeight w:hRule="exact" w:val="1013"/>
        </w:trPr>
        <w:tc>
          <w:tcPr>
            <w:tcW w:w="214" w:type="pct"/>
            <w:vMerge/>
            <w:tcBorders>
              <w:left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 w:rsidP="00870549">
            <w:pPr>
              <w:pStyle w:val="TableParagraph"/>
              <w:spacing w:before="23"/>
              <w:ind w:left="2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04 -  08 Haziran 2018</w:t>
            </w:r>
          </w:p>
          <w:p w:rsidR="005E3287" w:rsidRPr="00870549" w:rsidRDefault="005E3287" w:rsidP="00870549">
            <w:pPr>
              <w:pStyle w:val="TableParagraph"/>
              <w:spacing w:before="7"/>
              <w:ind w:left="1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( 36. Hafta)</w:t>
            </w:r>
          </w:p>
        </w:tc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147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1" w:type="pct"/>
            <w:vMerge/>
            <w:tcBorders>
              <w:left w:val="single" w:sz="6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47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28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2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30" w:space="0" w:color="000000"/>
            </w:tcBorders>
          </w:tcPr>
          <w:p w:rsidR="005E3287" w:rsidRPr="00870549" w:rsidRDefault="005E3287" w:rsidP="00870549">
            <w:pPr>
              <w:pStyle w:val="TableParagraph"/>
              <w:spacing w:before="1" w:line="236" w:lineRule="auto"/>
              <w:ind w:left="517" w:right="106" w:hanging="346"/>
              <w:jc w:val="center"/>
              <w:rPr>
                <w:rFonts w:ascii="Cambria" w:hAnsi="Cambria" w:cs="Cambria"/>
              </w:rPr>
            </w:pPr>
            <w:r w:rsidRPr="00870549">
              <w:rPr>
                <w:rFonts w:ascii="Cambria" w:hAnsi="Cambria" w:cs="Cambria"/>
                <w:b/>
                <w:bCs/>
              </w:rPr>
              <w:t>Çevre Koruma Haftası</w:t>
            </w:r>
          </w:p>
          <w:p w:rsidR="005E3287" w:rsidRPr="00870549" w:rsidRDefault="005E3287" w:rsidP="00870549">
            <w:pPr>
              <w:pStyle w:val="TableParagraph"/>
              <w:spacing w:line="191" w:lineRule="exact"/>
              <w:ind w:left="241"/>
              <w:rPr>
                <w:rFonts w:ascii="Cambria" w:hAnsi="Cambria" w:cs="Cambria"/>
                <w:sz w:val="16"/>
                <w:szCs w:val="16"/>
              </w:rPr>
            </w:pPr>
            <w:r w:rsidRPr="00870549">
              <w:rPr>
                <w:rFonts w:ascii="Cambria" w:hAnsi="Cambria" w:cs="Cambria"/>
                <w:b/>
                <w:bCs/>
                <w:sz w:val="16"/>
                <w:szCs w:val="16"/>
              </w:rPr>
              <w:t>(02-06  Haziran  )</w:t>
            </w:r>
          </w:p>
        </w:tc>
      </w:tr>
      <w:tr w:rsidR="005E3287" w:rsidRPr="00870549">
        <w:trPr>
          <w:trHeight w:hRule="exact" w:val="1697"/>
        </w:trPr>
        <w:tc>
          <w:tcPr>
            <w:tcW w:w="214" w:type="pct"/>
            <w:vMerge/>
            <w:tcBorders>
              <w:left w:val="single" w:sz="30" w:space="0" w:color="000000"/>
              <w:bottom w:val="single" w:sz="30" w:space="0" w:color="000000"/>
              <w:right w:val="single" w:sz="6" w:space="0" w:color="000000"/>
            </w:tcBorders>
            <w:shd w:val="clear" w:color="auto" w:fill="F1F1F1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86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DDD9C3"/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45" w:type="pct"/>
            <w:tcBorders>
              <w:top w:val="single" w:sz="6" w:space="0" w:color="000000"/>
              <w:left w:val="single" w:sz="6" w:space="0" w:color="000000"/>
              <w:bottom w:val="single" w:sz="30" w:space="0" w:color="000000"/>
              <w:right w:val="single" w:sz="6" w:space="0" w:color="000000"/>
            </w:tcBorders>
            <w:shd w:val="clear" w:color="auto" w:fill="F1DBDB"/>
          </w:tcPr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>
            <w:pPr>
              <w:pStyle w:val="TableParagraph"/>
              <w:rPr>
                <w:rFonts w:ascii="Cambria" w:hAnsi="Cambria" w:cs="Cambria"/>
                <w:sz w:val="20"/>
                <w:szCs w:val="20"/>
              </w:rPr>
            </w:pPr>
          </w:p>
          <w:p w:rsidR="005E3287" w:rsidRPr="00870549" w:rsidRDefault="005E3287" w:rsidP="00870549">
            <w:pPr>
              <w:pStyle w:val="TableParagraph"/>
              <w:spacing w:before="6"/>
              <w:rPr>
                <w:rFonts w:ascii="Cambria" w:hAnsi="Cambria" w:cs="Cambria"/>
                <w:sz w:val="18"/>
                <w:szCs w:val="18"/>
              </w:rPr>
            </w:pPr>
          </w:p>
          <w:p w:rsidR="005E3287" w:rsidRPr="00870549" w:rsidRDefault="005E3287" w:rsidP="00870549">
            <w:pPr>
              <w:pStyle w:val="TableParagraph"/>
              <w:ind w:right="1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870549">
              <w:rPr>
                <w:rFonts w:ascii="Cambria" w:hAnsi="Cambria" w:cs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  <w:textDirection w:val="btLr"/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047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1321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32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728" w:type="pct"/>
            <w:vMerge/>
            <w:tcBorders>
              <w:left w:val="single" w:sz="6" w:space="0" w:color="000000"/>
              <w:bottom w:val="single" w:sz="30" w:space="0" w:color="000000"/>
              <w:right w:val="single" w:sz="6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  <w:tc>
          <w:tcPr>
            <w:tcW w:w="527" w:type="pct"/>
            <w:vMerge/>
            <w:tcBorders>
              <w:left w:val="single" w:sz="6" w:space="0" w:color="000000"/>
              <w:bottom w:val="single" w:sz="30" w:space="0" w:color="000000"/>
              <w:right w:val="single" w:sz="30" w:space="0" w:color="000000"/>
            </w:tcBorders>
          </w:tcPr>
          <w:p w:rsidR="005E3287" w:rsidRPr="00870549" w:rsidRDefault="005E3287">
            <w:pPr>
              <w:rPr>
                <w:rFonts w:ascii="Cambria" w:hAnsi="Cambria" w:cs="Cambria"/>
              </w:rPr>
            </w:pPr>
          </w:p>
        </w:tc>
      </w:tr>
    </w:tbl>
    <w:p w:rsidR="005E3287" w:rsidRDefault="005E3287" w:rsidP="00D132B5">
      <w:pPr>
        <w:rPr>
          <w:rFonts w:ascii="Cambria" w:hAnsi="Cambria" w:cs="Cambria"/>
        </w:rPr>
      </w:pPr>
    </w:p>
    <w:p w:rsidR="005E3287" w:rsidRDefault="005E3287" w:rsidP="00D132B5">
      <w:pPr>
        <w:pStyle w:val="NoSpacing"/>
        <w:ind w:left="9372" w:firstLine="708"/>
        <w:rPr>
          <w:rFonts w:ascii="Cambria" w:hAnsi="Cambria" w:cs="Cambria"/>
          <w:lang w:val="en-US"/>
        </w:rPr>
      </w:pPr>
      <w:r w:rsidRPr="00003232">
        <w:rPr>
          <w:lang w:val="en-US"/>
        </w:rPr>
        <w:t>www.sorubak.com</w:t>
      </w:r>
      <w:r>
        <w:rPr>
          <w:rFonts w:ascii="Cambria" w:hAnsi="Cambria" w:cs="Cambria"/>
          <w:lang w:val="en-US"/>
        </w:rPr>
        <w:t>UYGUNDUR</w:t>
      </w:r>
      <w:r>
        <w:rPr>
          <w:rFonts w:ascii="Cambria" w:hAnsi="Cambria" w:cs="Cambria"/>
          <w:lang w:val="en-US"/>
        </w:rPr>
        <w:tab/>
      </w:r>
      <w:r>
        <w:rPr>
          <w:rFonts w:ascii="Cambria" w:hAnsi="Cambria" w:cs="Cambria"/>
          <w:lang w:val="en-US"/>
        </w:rPr>
        <w:tab/>
      </w:r>
      <w:r>
        <w:rPr>
          <w:rFonts w:ascii="Cambria" w:hAnsi="Cambria" w:cs="Cambria"/>
          <w:lang w:val="en-US"/>
        </w:rPr>
        <w:tab/>
      </w:r>
      <w:r>
        <w:rPr>
          <w:rFonts w:ascii="Cambria" w:hAnsi="Cambria" w:cs="Cambria"/>
          <w:lang w:val="en-US"/>
        </w:rPr>
        <w:tab/>
      </w:r>
    </w:p>
    <w:p w:rsidR="005E3287" w:rsidRDefault="005E3287" w:rsidP="00D132B5">
      <w:pPr>
        <w:pStyle w:val="NoSpacing"/>
        <w:ind w:left="9372" w:firstLine="708"/>
        <w:rPr>
          <w:rFonts w:ascii="Cambria" w:hAnsi="Cambria" w:cs="Cambria"/>
          <w:lang w:val="en-US"/>
        </w:rPr>
      </w:pPr>
      <w:r>
        <w:rPr>
          <w:rFonts w:ascii="Cambria" w:hAnsi="Cambria" w:cs="Cambria"/>
          <w:lang w:val="en-US"/>
        </w:rPr>
        <w:t>18/09/2017</w:t>
      </w:r>
    </w:p>
    <w:p w:rsidR="005E3287" w:rsidRDefault="005E3287" w:rsidP="00D132B5">
      <w:pPr>
        <w:pStyle w:val="NoSpacing"/>
        <w:ind w:left="9372" w:firstLine="708"/>
        <w:rPr>
          <w:rFonts w:ascii="Cambria" w:hAnsi="Cambria" w:cs="Cambria"/>
        </w:rPr>
      </w:pPr>
    </w:p>
    <w:p w:rsidR="005E3287" w:rsidRDefault="005E3287" w:rsidP="00D132B5">
      <w:pPr>
        <w:rPr>
          <w:rFonts w:ascii="Cambria" w:hAnsi="Cambria" w:cs="Cambria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logo 3-a jpeg küçük" style="position:absolute;margin-left:70.5pt;margin-top:1.1pt;width:120pt;height:50.25pt;z-index:251658240;visibility:visible;mso-position-horizontal-relative:margin">
            <v:imagedata r:id="rId9" o:title=""/>
            <w10:wrap type="square" anchorx="margin"/>
          </v:shape>
        </w:pict>
      </w:r>
    </w:p>
    <w:p w:rsidR="005E3287" w:rsidRDefault="005E3287" w:rsidP="00D132B5">
      <w:pPr>
        <w:ind w:firstLine="708"/>
        <w:rPr>
          <w:rFonts w:ascii="Cambria" w:hAnsi="Cambria" w:cs="Cambria"/>
        </w:rPr>
      </w:pP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………………………..</w:t>
      </w:r>
    </w:p>
    <w:p w:rsidR="005E3287" w:rsidRDefault="005E3287" w:rsidP="00D132B5">
      <w:pPr>
        <w:rPr>
          <w:sz w:val="24"/>
          <w:szCs w:val="24"/>
        </w:rPr>
      </w:pPr>
      <w:r>
        <w:rPr>
          <w:rFonts w:ascii="Cambria" w:hAnsi="Cambria" w:cs="Cambria"/>
        </w:rPr>
        <w:t xml:space="preserve">        </w:t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</w:r>
      <w:r>
        <w:rPr>
          <w:rFonts w:ascii="Cambria" w:hAnsi="Cambria" w:cs="Cambria"/>
        </w:rPr>
        <w:tab/>
        <w:t>Okul Müdürü</w:t>
      </w:r>
    </w:p>
    <w:p w:rsidR="005E3287" w:rsidRPr="00946259" w:rsidRDefault="005E3287" w:rsidP="00D132B5">
      <w:pPr>
        <w:rPr>
          <w:rFonts w:ascii="Cambria" w:hAnsi="Cambria" w:cs="Cambria"/>
        </w:rPr>
      </w:pPr>
    </w:p>
    <w:sectPr w:rsidR="005E3287" w:rsidRPr="00946259" w:rsidSect="009F18F6">
      <w:pgSz w:w="16840" w:h="11910" w:orient="landscape"/>
      <w:pgMar w:top="720" w:right="720" w:bottom="720" w:left="720" w:header="283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287" w:rsidRDefault="005E3287">
      <w:r>
        <w:separator/>
      </w:r>
    </w:p>
  </w:endnote>
  <w:endnote w:type="continuationSeparator" w:id="0">
    <w:p w:rsidR="005E3287" w:rsidRDefault="005E3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287" w:rsidRDefault="005E3287">
    <w:pPr>
      <w:pStyle w:val="Footer"/>
      <w:jc w:val="center"/>
    </w:pPr>
    <w:fldSimple w:instr="PAGE   \* MERGEFORMAT">
      <w:r w:rsidRPr="00003232">
        <w:rPr>
          <w:noProof/>
          <w:lang w:val="tr-TR"/>
        </w:rPr>
        <w:t>18</w:t>
      </w:r>
    </w:fldSimple>
  </w:p>
  <w:p w:rsidR="005E3287" w:rsidRDefault="005E32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287" w:rsidRDefault="005E3287">
      <w:r>
        <w:separator/>
      </w:r>
    </w:p>
  </w:footnote>
  <w:footnote w:type="continuationSeparator" w:id="0">
    <w:p w:rsidR="005E3287" w:rsidRDefault="005E3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287" w:rsidRDefault="005E3287" w:rsidP="00746F43">
    <w:pPr>
      <w:jc w:val="center"/>
      <w:rPr>
        <w:rFonts w:ascii="Kayra" w:hAnsi="Kayra" w:cs="Kayra"/>
        <w:sz w:val="20"/>
        <w:szCs w:val="20"/>
      </w:rPr>
    </w:pPr>
    <w:r w:rsidRPr="000C376C">
      <w:rPr>
        <w:rFonts w:ascii="Kayra" w:hAnsi="Kayra" w:cs="Kayra"/>
        <w:sz w:val="20"/>
        <w:szCs w:val="20"/>
      </w:rPr>
      <w:t xml:space="preserve">2017-2018 EĞİTİM-ÖĞRETİM YILI </w:t>
    </w:r>
    <w:r w:rsidRPr="00D21FFD">
      <w:rPr>
        <w:rFonts w:ascii="Kayra" w:hAnsi="Kayra" w:cs="Kayra"/>
        <w:b/>
        <w:bCs/>
        <w:sz w:val="20"/>
        <w:szCs w:val="20"/>
      </w:rPr>
      <w:t>ERBAA BÖLÜCEK İLKOKULU</w:t>
    </w:r>
    <w:r w:rsidRPr="000C376C">
      <w:rPr>
        <w:rFonts w:ascii="Kayra" w:hAnsi="Kayra" w:cs="Kayra"/>
        <w:sz w:val="20"/>
        <w:szCs w:val="20"/>
      </w:rPr>
      <w:t xml:space="preserve"> 3.SINIF </w:t>
    </w:r>
    <w:r>
      <w:rPr>
        <w:rFonts w:ascii="Kayra" w:hAnsi="Kayra" w:cs="Kayra"/>
        <w:b/>
        <w:bCs/>
        <w:sz w:val="20"/>
        <w:szCs w:val="20"/>
      </w:rPr>
      <w:t>FEN BİLİMLERİ</w:t>
    </w:r>
    <w:r w:rsidRPr="000C376C">
      <w:rPr>
        <w:rFonts w:ascii="Kayra" w:hAnsi="Kayra" w:cs="Kayra"/>
        <w:sz w:val="20"/>
        <w:szCs w:val="20"/>
      </w:rPr>
      <w:t xml:space="preserve"> DERSİ ÜNİTELENDİRİLMİŞ</w:t>
    </w:r>
    <w:r>
      <w:rPr>
        <w:rFonts w:ascii="Kayra" w:hAnsi="Kayra" w:cs="Kayra"/>
        <w:sz w:val="20"/>
        <w:szCs w:val="20"/>
      </w:rPr>
      <w:t xml:space="preserve"> </w:t>
    </w:r>
    <w:r w:rsidRPr="000C376C">
      <w:rPr>
        <w:rFonts w:ascii="Kayra" w:hAnsi="Kayra" w:cs="Kayra"/>
        <w:sz w:val="20"/>
        <w:szCs w:val="20"/>
      </w:rPr>
      <w:t>YILLIK PLANI</w:t>
    </w:r>
  </w:p>
  <w:p w:rsidR="005E3287" w:rsidRDefault="005E3287" w:rsidP="00746F43">
    <w:pPr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66FC"/>
    <w:multiLevelType w:val="multilevel"/>
    <w:tmpl w:val="8E2A4698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">
    <w:nsid w:val="187A2AD5"/>
    <w:multiLevelType w:val="multilevel"/>
    <w:tmpl w:val="BB926B02"/>
    <w:lvl w:ilvl="0">
      <w:start w:val="6"/>
      <w:numFmt w:val="upperLetter"/>
      <w:lvlText w:val="%1"/>
      <w:lvlJc w:val="left"/>
      <w:pPr>
        <w:ind w:left="99" w:hanging="819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2">
    <w:nsid w:val="19C254B8"/>
    <w:multiLevelType w:val="multilevel"/>
    <w:tmpl w:val="A864A012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3">
    <w:nsid w:val="305900BC"/>
    <w:multiLevelType w:val="multilevel"/>
    <w:tmpl w:val="4CA85FB2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4">
    <w:nsid w:val="32883BF8"/>
    <w:multiLevelType w:val="multilevel"/>
    <w:tmpl w:val="866662FA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5">
    <w:nsid w:val="34A26B81"/>
    <w:multiLevelType w:val="multilevel"/>
    <w:tmpl w:val="A0A689D8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6">
    <w:nsid w:val="352D3737"/>
    <w:multiLevelType w:val="multilevel"/>
    <w:tmpl w:val="8DB4D694"/>
    <w:lvl w:ilvl="0">
      <w:start w:val="6"/>
      <w:numFmt w:val="upperLetter"/>
      <w:lvlText w:val="%1"/>
      <w:lvlJc w:val="left"/>
      <w:pPr>
        <w:ind w:left="99" w:hanging="87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72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72"/>
      </w:pPr>
      <w:rPr>
        <w:rFonts w:hint="default"/>
      </w:rPr>
    </w:lvl>
  </w:abstractNum>
  <w:abstractNum w:abstractNumId="7">
    <w:nsid w:val="38251225"/>
    <w:multiLevelType w:val="hybridMultilevel"/>
    <w:tmpl w:val="6C4875E4"/>
    <w:lvl w:ilvl="0" w:tplc="0A5E20F0">
      <w:start w:val="2"/>
      <w:numFmt w:val="lowerLetter"/>
      <w:lvlText w:val="%1)"/>
      <w:lvlJc w:val="left"/>
      <w:pPr>
        <w:ind w:left="97" w:hanging="149"/>
      </w:pPr>
      <w:rPr>
        <w:rFonts w:ascii="Calibri" w:eastAsia="Times New Roman" w:hAnsi="Calibri" w:hint="default"/>
        <w:b/>
        <w:bCs/>
        <w:spacing w:val="1"/>
        <w:w w:val="95"/>
        <w:sz w:val="18"/>
        <w:szCs w:val="18"/>
      </w:rPr>
    </w:lvl>
    <w:lvl w:ilvl="1" w:tplc="F1669F48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235E33C8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CED0C114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9F70F93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0978BE74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1BB2C6C2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A854125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E522CDB0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8">
    <w:nsid w:val="3AA32DA4"/>
    <w:multiLevelType w:val="multilevel"/>
    <w:tmpl w:val="871A5D0E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9">
    <w:nsid w:val="3CF67078"/>
    <w:multiLevelType w:val="multilevel"/>
    <w:tmpl w:val="39EA28F8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5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4" w:hanging="821"/>
      </w:pPr>
      <w:rPr>
        <w:rFonts w:hint="default"/>
      </w:rPr>
    </w:lvl>
  </w:abstractNum>
  <w:abstractNum w:abstractNumId="10">
    <w:nsid w:val="409376FC"/>
    <w:multiLevelType w:val="multilevel"/>
    <w:tmpl w:val="3D1CCDAE"/>
    <w:lvl w:ilvl="0">
      <w:start w:val="6"/>
      <w:numFmt w:val="upperLetter"/>
      <w:lvlText w:val="%1"/>
      <w:lvlJc w:val="left"/>
      <w:pPr>
        <w:ind w:left="915" w:hanging="819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819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15" w:hanging="819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15" w:hanging="81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5" w:hanging="819"/>
      </w:pPr>
      <w:rPr>
        <w:rFonts w:ascii="Calibri" w:eastAsia="Times New Roman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505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23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41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459" w:hanging="819"/>
      </w:pPr>
      <w:rPr>
        <w:rFonts w:hint="default"/>
      </w:rPr>
    </w:lvl>
  </w:abstractNum>
  <w:abstractNum w:abstractNumId="11">
    <w:nsid w:val="437C316A"/>
    <w:multiLevelType w:val="multilevel"/>
    <w:tmpl w:val="4B50A2E2"/>
    <w:lvl w:ilvl="0">
      <w:start w:val="6"/>
      <w:numFmt w:val="upperLetter"/>
      <w:lvlText w:val="%1"/>
      <w:lvlJc w:val="left"/>
      <w:pPr>
        <w:ind w:left="99" w:hanging="819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1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2">
    <w:nsid w:val="447037DA"/>
    <w:multiLevelType w:val="multilevel"/>
    <w:tmpl w:val="680622DA"/>
    <w:lvl w:ilvl="0">
      <w:start w:val="6"/>
      <w:numFmt w:val="upperLetter"/>
      <w:lvlText w:val="%1"/>
      <w:lvlJc w:val="left"/>
      <w:pPr>
        <w:ind w:left="99" w:hanging="819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19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9" w:hanging="81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1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19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19"/>
      </w:pPr>
      <w:rPr>
        <w:rFonts w:hint="default"/>
      </w:rPr>
    </w:lvl>
  </w:abstractNum>
  <w:abstractNum w:abstractNumId="13">
    <w:nsid w:val="49700778"/>
    <w:multiLevelType w:val="multilevel"/>
    <w:tmpl w:val="6C08F340"/>
    <w:lvl w:ilvl="0">
      <w:start w:val="6"/>
      <w:numFmt w:val="upperLetter"/>
      <w:lvlText w:val="%1"/>
      <w:lvlJc w:val="left"/>
      <w:pPr>
        <w:ind w:left="97" w:hanging="819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1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" w:hanging="81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1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19"/>
      </w:pPr>
      <w:rPr>
        <w:rFonts w:ascii="Calibri" w:eastAsia="Times New Roman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1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1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1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19"/>
      </w:pPr>
      <w:rPr>
        <w:rFonts w:hint="default"/>
      </w:rPr>
    </w:lvl>
  </w:abstractNum>
  <w:abstractNum w:abstractNumId="14">
    <w:nsid w:val="4E9E46F3"/>
    <w:multiLevelType w:val="multilevel"/>
    <w:tmpl w:val="9836FCE2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21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5">
    <w:nsid w:val="506452BF"/>
    <w:multiLevelType w:val="hybridMultilevel"/>
    <w:tmpl w:val="403EDCCC"/>
    <w:lvl w:ilvl="0" w:tplc="25629A0C">
      <w:start w:val="1"/>
      <w:numFmt w:val="lowerLetter"/>
      <w:lvlText w:val="%1)"/>
      <w:lvlJc w:val="left"/>
      <w:pPr>
        <w:ind w:left="99" w:hanging="149"/>
      </w:pPr>
      <w:rPr>
        <w:rFonts w:ascii="Calibri" w:eastAsia="Times New Roman" w:hAnsi="Calibri" w:hint="default"/>
        <w:b/>
        <w:bCs/>
        <w:spacing w:val="1"/>
        <w:sz w:val="18"/>
        <w:szCs w:val="18"/>
      </w:rPr>
    </w:lvl>
    <w:lvl w:ilvl="1" w:tplc="2A86CB74">
      <w:start w:val="1"/>
      <w:numFmt w:val="bullet"/>
      <w:lvlText w:val="•"/>
      <w:lvlJc w:val="left"/>
      <w:pPr>
        <w:ind w:left="498" w:hanging="149"/>
      </w:pPr>
      <w:rPr>
        <w:rFonts w:hint="default"/>
      </w:rPr>
    </w:lvl>
    <w:lvl w:ilvl="2" w:tplc="C5BC621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2EFA78E4">
      <w:start w:val="1"/>
      <w:numFmt w:val="bullet"/>
      <w:lvlText w:val="•"/>
      <w:lvlJc w:val="left"/>
      <w:pPr>
        <w:ind w:left="1294" w:hanging="149"/>
      </w:pPr>
      <w:rPr>
        <w:rFonts w:hint="default"/>
      </w:rPr>
    </w:lvl>
    <w:lvl w:ilvl="4" w:tplc="46A24092">
      <w:start w:val="1"/>
      <w:numFmt w:val="bullet"/>
      <w:lvlText w:val="•"/>
      <w:lvlJc w:val="left"/>
      <w:pPr>
        <w:ind w:left="1693" w:hanging="149"/>
      </w:pPr>
      <w:rPr>
        <w:rFonts w:hint="default"/>
      </w:rPr>
    </w:lvl>
    <w:lvl w:ilvl="5" w:tplc="6F1AD942">
      <w:start w:val="1"/>
      <w:numFmt w:val="bullet"/>
      <w:lvlText w:val="•"/>
      <w:lvlJc w:val="left"/>
      <w:pPr>
        <w:ind w:left="2091" w:hanging="149"/>
      </w:pPr>
      <w:rPr>
        <w:rFonts w:hint="default"/>
      </w:rPr>
    </w:lvl>
    <w:lvl w:ilvl="6" w:tplc="723CC780">
      <w:start w:val="1"/>
      <w:numFmt w:val="bullet"/>
      <w:lvlText w:val="•"/>
      <w:lvlJc w:val="left"/>
      <w:pPr>
        <w:ind w:left="2489" w:hanging="149"/>
      </w:pPr>
      <w:rPr>
        <w:rFonts w:hint="default"/>
      </w:rPr>
    </w:lvl>
    <w:lvl w:ilvl="7" w:tplc="25F0ECF8">
      <w:start w:val="1"/>
      <w:numFmt w:val="bullet"/>
      <w:lvlText w:val="•"/>
      <w:lvlJc w:val="left"/>
      <w:pPr>
        <w:ind w:left="2888" w:hanging="149"/>
      </w:pPr>
      <w:rPr>
        <w:rFonts w:hint="default"/>
      </w:rPr>
    </w:lvl>
    <w:lvl w:ilvl="8" w:tplc="A792FA08">
      <w:start w:val="1"/>
      <w:numFmt w:val="bullet"/>
      <w:lvlText w:val="•"/>
      <w:lvlJc w:val="left"/>
      <w:pPr>
        <w:ind w:left="3286" w:hanging="149"/>
      </w:pPr>
      <w:rPr>
        <w:rFonts w:hint="default"/>
      </w:rPr>
    </w:lvl>
  </w:abstractNum>
  <w:abstractNum w:abstractNumId="16">
    <w:nsid w:val="5A2F10E4"/>
    <w:multiLevelType w:val="hybridMultilevel"/>
    <w:tmpl w:val="70E8E552"/>
    <w:lvl w:ilvl="0" w:tplc="24263466">
      <w:start w:val="1"/>
      <w:numFmt w:val="bullet"/>
      <w:lvlText w:val="-"/>
      <w:lvlJc w:val="left"/>
      <w:pPr>
        <w:ind w:left="131" w:hanging="116"/>
      </w:pPr>
      <w:rPr>
        <w:rFonts w:ascii="Century Gothic" w:eastAsia="Times New Roman" w:hAnsi="Century Gothic" w:hint="default"/>
        <w:w w:val="104"/>
        <w:sz w:val="18"/>
        <w:szCs w:val="18"/>
      </w:rPr>
    </w:lvl>
    <w:lvl w:ilvl="1" w:tplc="883C03F8">
      <w:start w:val="1"/>
      <w:numFmt w:val="bullet"/>
      <w:lvlText w:val="•"/>
      <w:lvlJc w:val="left"/>
      <w:pPr>
        <w:ind w:left="272" w:hanging="116"/>
      </w:pPr>
      <w:rPr>
        <w:rFonts w:hint="default"/>
      </w:rPr>
    </w:lvl>
    <w:lvl w:ilvl="2" w:tplc="A326500A">
      <w:start w:val="1"/>
      <w:numFmt w:val="bullet"/>
      <w:lvlText w:val="•"/>
      <w:lvlJc w:val="left"/>
      <w:pPr>
        <w:ind w:left="413" w:hanging="116"/>
      </w:pPr>
      <w:rPr>
        <w:rFonts w:hint="default"/>
      </w:rPr>
    </w:lvl>
    <w:lvl w:ilvl="3" w:tplc="FA1EF948">
      <w:start w:val="1"/>
      <w:numFmt w:val="bullet"/>
      <w:lvlText w:val="•"/>
      <w:lvlJc w:val="left"/>
      <w:pPr>
        <w:ind w:left="554" w:hanging="116"/>
      </w:pPr>
      <w:rPr>
        <w:rFonts w:hint="default"/>
      </w:rPr>
    </w:lvl>
    <w:lvl w:ilvl="4" w:tplc="D4A42C4A">
      <w:start w:val="1"/>
      <w:numFmt w:val="bullet"/>
      <w:lvlText w:val="•"/>
      <w:lvlJc w:val="left"/>
      <w:pPr>
        <w:ind w:left="695" w:hanging="116"/>
      </w:pPr>
      <w:rPr>
        <w:rFonts w:hint="default"/>
      </w:rPr>
    </w:lvl>
    <w:lvl w:ilvl="5" w:tplc="609CD8D0">
      <w:start w:val="1"/>
      <w:numFmt w:val="bullet"/>
      <w:lvlText w:val="•"/>
      <w:lvlJc w:val="left"/>
      <w:pPr>
        <w:ind w:left="836" w:hanging="116"/>
      </w:pPr>
      <w:rPr>
        <w:rFonts w:hint="default"/>
      </w:rPr>
    </w:lvl>
    <w:lvl w:ilvl="6" w:tplc="5622DCD0">
      <w:start w:val="1"/>
      <w:numFmt w:val="bullet"/>
      <w:lvlText w:val="•"/>
      <w:lvlJc w:val="left"/>
      <w:pPr>
        <w:ind w:left="977" w:hanging="116"/>
      </w:pPr>
      <w:rPr>
        <w:rFonts w:hint="default"/>
      </w:rPr>
    </w:lvl>
    <w:lvl w:ilvl="7" w:tplc="CA24817E">
      <w:start w:val="1"/>
      <w:numFmt w:val="bullet"/>
      <w:lvlText w:val="•"/>
      <w:lvlJc w:val="left"/>
      <w:pPr>
        <w:ind w:left="1118" w:hanging="116"/>
      </w:pPr>
      <w:rPr>
        <w:rFonts w:hint="default"/>
      </w:rPr>
    </w:lvl>
    <w:lvl w:ilvl="8" w:tplc="664E22D0">
      <w:start w:val="1"/>
      <w:numFmt w:val="bullet"/>
      <w:lvlText w:val="•"/>
      <w:lvlJc w:val="left"/>
      <w:pPr>
        <w:ind w:left="1259" w:hanging="116"/>
      </w:pPr>
      <w:rPr>
        <w:rFonts w:hint="default"/>
      </w:rPr>
    </w:lvl>
  </w:abstractNum>
  <w:abstractNum w:abstractNumId="17">
    <w:nsid w:val="5B8827DF"/>
    <w:multiLevelType w:val="hybridMultilevel"/>
    <w:tmpl w:val="B664ACA8"/>
    <w:lvl w:ilvl="0" w:tplc="4E92AED4">
      <w:start w:val="1"/>
      <w:numFmt w:val="lowerLetter"/>
      <w:lvlText w:val="%1)"/>
      <w:lvlJc w:val="left"/>
      <w:pPr>
        <w:ind w:left="97" w:hanging="149"/>
      </w:pPr>
      <w:rPr>
        <w:rFonts w:ascii="Calibri" w:eastAsia="Times New Roman" w:hAnsi="Calibri" w:hint="default"/>
        <w:b/>
        <w:bCs/>
        <w:spacing w:val="1"/>
        <w:sz w:val="18"/>
        <w:szCs w:val="18"/>
      </w:rPr>
    </w:lvl>
    <w:lvl w:ilvl="1" w:tplc="6D90AD04">
      <w:start w:val="1"/>
      <w:numFmt w:val="bullet"/>
      <w:lvlText w:val="•"/>
      <w:lvlJc w:val="left"/>
      <w:pPr>
        <w:ind w:left="497" w:hanging="149"/>
      </w:pPr>
      <w:rPr>
        <w:rFonts w:hint="default"/>
      </w:rPr>
    </w:lvl>
    <w:lvl w:ilvl="2" w:tplc="F000B504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F8EAC78E">
      <w:start w:val="1"/>
      <w:numFmt w:val="bullet"/>
      <w:lvlText w:val="•"/>
      <w:lvlJc w:val="left"/>
      <w:pPr>
        <w:ind w:left="1296" w:hanging="149"/>
      </w:pPr>
      <w:rPr>
        <w:rFonts w:hint="default"/>
      </w:rPr>
    </w:lvl>
    <w:lvl w:ilvl="4" w:tplc="0F1AA754">
      <w:start w:val="1"/>
      <w:numFmt w:val="bullet"/>
      <w:lvlText w:val="•"/>
      <w:lvlJc w:val="left"/>
      <w:pPr>
        <w:ind w:left="1696" w:hanging="149"/>
      </w:pPr>
      <w:rPr>
        <w:rFonts w:hint="default"/>
      </w:rPr>
    </w:lvl>
    <w:lvl w:ilvl="5" w:tplc="AA366F0A">
      <w:start w:val="1"/>
      <w:numFmt w:val="bullet"/>
      <w:lvlText w:val="•"/>
      <w:lvlJc w:val="left"/>
      <w:pPr>
        <w:ind w:left="2096" w:hanging="149"/>
      </w:pPr>
      <w:rPr>
        <w:rFonts w:hint="default"/>
      </w:rPr>
    </w:lvl>
    <w:lvl w:ilvl="6" w:tplc="3C5AC846">
      <w:start w:val="1"/>
      <w:numFmt w:val="bullet"/>
      <w:lvlText w:val="•"/>
      <w:lvlJc w:val="left"/>
      <w:pPr>
        <w:ind w:left="2496" w:hanging="149"/>
      </w:pPr>
      <w:rPr>
        <w:rFonts w:hint="default"/>
      </w:rPr>
    </w:lvl>
    <w:lvl w:ilvl="7" w:tplc="999460E6">
      <w:start w:val="1"/>
      <w:numFmt w:val="bullet"/>
      <w:lvlText w:val="•"/>
      <w:lvlJc w:val="left"/>
      <w:pPr>
        <w:ind w:left="2895" w:hanging="149"/>
      </w:pPr>
      <w:rPr>
        <w:rFonts w:hint="default"/>
      </w:rPr>
    </w:lvl>
    <w:lvl w:ilvl="8" w:tplc="C0E21F86">
      <w:start w:val="1"/>
      <w:numFmt w:val="bullet"/>
      <w:lvlText w:val="•"/>
      <w:lvlJc w:val="left"/>
      <w:pPr>
        <w:ind w:left="3295" w:hanging="149"/>
      </w:pPr>
      <w:rPr>
        <w:rFonts w:hint="default"/>
      </w:rPr>
    </w:lvl>
  </w:abstractNum>
  <w:abstractNum w:abstractNumId="18">
    <w:nsid w:val="5CA564FA"/>
    <w:multiLevelType w:val="multilevel"/>
    <w:tmpl w:val="366C59CC"/>
    <w:lvl w:ilvl="0">
      <w:start w:val="6"/>
      <w:numFmt w:val="upperLetter"/>
      <w:lvlText w:val="%1"/>
      <w:lvlJc w:val="left"/>
      <w:pPr>
        <w:ind w:left="97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7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97" w:hanging="821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1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6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1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19">
    <w:nsid w:val="614E31AA"/>
    <w:multiLevelType w:val="multilevel"/>
    <w:tmpl w:val="387C4288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abstractNum w:abstractNumId="20">
    <w:nsid w:val="69396EA5"/>
    <w:multiLevelType w:val="multilevel"/>
    <w:tmpl w:val="E48678B4"/>
    <w:lvl w:ilvl="0">
      <w:start w:val="6"/>
      <w:numFmt w:val="upperLetter"/>
      <w:lvlText w:val="%1"/>
      <w:lvlJc w:val="left"/>
      <w:pPr>
        <w:ind w:left="97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21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97" w:hanging="821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97" w:hanging="8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21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65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9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9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06" w:hanging="821"/>
      </w:pPr>
      <w:rPr>
        <w:rFonts w:hint="default"/>
      </w:rPr>
    </w:lvl>
  </w:abstractNum>
  <w:abstractNum w:abstractNumId="21">
    <w:nsid w:val="6B834FB1"/>
    <w:multiLevelType w:val="multilevel"/>
    <w:tmpl w:val="F0D2295E"/>
    <w:lvl w:ilvl="0">
      <w:start w:val="6"/>
      <w:numFmt w:val="upperLetter"/>
      <w:lvlText w:val="%1"/>
      <w:lvlJc w:val="left"/>
      <w:pPr>
        <w:ind w:left="99" w:hanging="87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7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9" w:hanging="87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" w:hanging="87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872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72"/>
      </w:pPr>
      <w:rPr>
        <w:rFonts w:hint="default"/>
      </w:rPr>
    </w:lvl>
  </w:abstractNum>
  <w:abstractNum w:abstractNumId="22">
    <w:nsid w:val="6E6977EE"/>
    <w:multiLevelType w:val="hybridMultilevel"/>
    <w:tmpl w:val="84BE0D7E"/>
    <w:lvl w:ilvl="0" w:tplc="18EEEA50">
      <w:start w:val="2"/>
      <w:numFmt w:val="lowerLetter"/>
      <w:lvlText w:val="%1)"/>
      <w:lvlJc w:val="left"/>
      <w:pPr>
        <w:ind w:left="97" w:hanging="149"/>
      </w:pPr>
      <w:rPr>
        <w:rFonts w:ascii="Calibri" w:eastAsia="Times New Roman" w:hAnsi="Calibri" w:hint="default"/>
        <w:b/>
        <w:bCs/>
        <w:spacing w:val="1"/>
        <w:w w:val="95"/>
        <w:sz w:val="18"/>
        <w:szCs w:val="18"/>
      </w:rPr>
    </w:lvl>
    <w:lvl w:ilvl="1" w:tplc="85407DF4">
      <w:start w:val="1"/>
      <w:numFmt w:val="bullet"/>
      <w:lvlText w:val="•"/>
      <w:lvlJc w:val="left"/>
      <w:pPr>
        <w:ind w:left="496" w:hanging="149"/>
      </w:pPr>
      <w:rPr>
        <w:rFonts w:hint="default"/>
      </w:rPr>
    </w:lvl>
    <w:lvl w:ilvl="2" w:tplc="88AC9332">
      <w:start w:val="1"/>
      <w:numFmt w:val="bullet"/>
      <w:lvlText w:val="•"/>
      <w:lvlJc w:val="left"/>
      <w:pPr>
        <w:ind w:left="896" w:hanging="149"/>
      </w:pPr>
      <w:rPr>
        <w:rFonts w:hint="default"/>
      </w:rPr>
    </w:lvl>
    <w:lvl w:ilvl="3" w:tplc="7624C83A">
      <w:start w:val="1"/>
      <w:numFmt w:val="bullet"/>
      <w:lvlText w:val="•"/>
      <w:lvlJc w:val="left"/>
      <w:pPr>
        <w:ind w:left="1295" w:hanging="149"/>
      </w:pPr>
      <w:rPr>
        <w:rFonts w:hint="default"/>
      </w:rPr>
    </w:lvl>
    <w:lvl w:ilvl="4" w:tplc="FD08A052">
      <w:start w:val="1"/>
      <w:numFmt w:val="bullet"/>
      <w:lvlText w:val="•"/>
      <w:lvlJc w:val="left"/>
      <w:pPr>
        <w:ind w:left="1694" w:hanging="149"/>
      </w:pPr>
      <w:rPr>
        <w:rFonts w:hint="default"/>
      </w:rPr>
    </w:lvl>
    <w:lvl w:ilvl="5" w:tplc="EEE6A6BC">
      <w:start w:val="1"/>
      <w:numFmt w:val="bullet"/>
      <w:lvlText w:val="•"/>
      <w:lvlJc w:val="left"/>
      <w:pPr>
        <w:ind w:left="2093" w:hanging="149"/>
      </w:pPr>
      <w:rPr>
        <w:rFonts w:hint="default"/>
      </w:rPr>
    </w:lvl>
    <w:lvl w:ilvl="6" w:tplc="1D9A0F06">
      <w:start w:val="1"/>
      <w:numFmt w:val="bullet"/>
      <w:lvlText w:val="•"/>
      <w:lvlJc w:val="left"/>
      <w:pPr>
        <w:ind w:left="2493" w:hanging="149"/>
      </w:pPr>
      <w:rPr>
        <w:rFonts w:hint="default"/>
      </w:rPr>
    </w:lvl>
    <w:lvl w:ilvl="7" w:tplc="CCBCC29E">
      <w:start w:val="1"/>
      <w:numFmt w:val="bullet"/>
      <w:lvlText w:val="•"/>
      <w:lvlJc w:val="left"/>
      <w:pPr>
        <w:ind w:left="2892" w:hanging="149"/>
      </w:pPr>
      <w:rPr>
        <w:rFonts w:hint="default"/>
      </w:rPr>
    </w:lvl>
    <w:lvl w:ilvl="8" w:tplc="DC008212">
      <w:start w:val="1"/>
      <w:numFmt w:val="bullet"/>
      <w:lvlText w:val="•"/>
      <w:lvlJc w:val="left"/>
      <w:pPr>
        <w:ind w:left="3291" w:hanging="149"/>
      </w:pPr>
      <w:rPr>
        <w:rFonts w:hint="default"/>
      </w:rPr>
    </w:lvl>
  </w:abstractNum>
  <w:abstractNum w:abstractNumId="23">
    <w:nsid w:val="6F6C48F2"/>
    <w:multiLevelType w:val="multilevel"/>
    <w:tmpl w:val="50C64A6C"/>
    <w:lvl w:ilvl="0">
      <w:start w:val="6"/>
      <w:numFmt w:val="upperLetter"/>
      <w:lvlText w:val="%1"/>
      <w:lvlJc w:val="left"/>
      <w:pPr>
        <w:ind w:left="99" w:hanging="141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1416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1416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9" w:hanging="141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" w:hanging="1416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141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141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141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1416"/>
      </w:pPr>
      <w:rPr>
        <w:rFonts w:hint="default"/>
      </w:rPr>
    </w:lvl>
  </w:abstractNum>
  <w:abstractNum w:abstractNumId="24">
    <w:nsid w:val="6FCE7501"/>
    <w:multiLevelType w:val="multilevel"/>
    <w:tmpl w:val="7F984B60"/>
    <w:lvl w:ilvl="0">
      <w:start w:val="6"/>
      <w:numFmt w:val="upperLetter"/>
      <w:lvlText w:val="%1"/>
      <w:lvlJc w:val="left"/>
      <w:pPr>
        <w:ind w:left="97" w:hanging="87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7" w:hanging="872"/>
      </w:pPr>
      <w:rPr>
        <w:rFonts w:ascii="Calibri" w:eastAsia="Times New Roman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3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3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2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1" w:hanging="872"/>
      </w:pPr>
      <w:rPr>
        <w:rFonts w:hint="default"/>
      </w:rPr>
    </w:lvl>
  </w:abstractNum>
  <w:abstractNum w:abstractNumId="25">
    <w:nsid w:val="713D6F15"/>
    <w:multiLevelType w:val="multilevel"/>
    <w:tmpl w:val="24D8E5D2"/>
    <w:lvl w:ilvl="0">
      <w:start w:val="6"/>
      <w:numFmt w:val="upperLetter"/>
      <w:lvlText w:val="%1"/>
      <w:lvlJc w:val="left"/>
      <w:pPr>
        <w:ind w:left="97" w:hanging="87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" w:hanging="87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" w:hanging="87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" w:hanging="87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" w:hanging="872"/>
      </w:pPr>
      <w:rPr>
        <w:rFonts w:ascii="Calibri" w:eastAsia="Times New Roman" w:hAnsi="Calibri" w:hint="default"/>
        <w:b/>
        <w:bCs/>
        <w:color w:val="FF0000"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2096" w:hanging="87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96" w:hanging="8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95" w:hanging="8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295" w:hanging="872"/>
      </w:pPr>
      <w:rPr>
        <w:rFonts w:hint="default"/>
      </w:rPr>
    </w:lvl>
  </w:abstractNum>
  <w:abstractNum w:abstractNumId="26">
    <w:nsid w:val="7AB847D2"/>
    <w:multiLevelType w:val="multilevel"/>
    <w:tmpl w:val="38EC0C18"/>
    <w:lvl w:ilvl="0">
      <w:start w:val="6"/>
      <w:numFmt w:val="upperLetter"/>
      <w:lvlText w:val="%1"/>
      <w:lvlJc w:val="left"/>
      <w:pPr>
        <w:ind w:left="99" w:hanging="821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" w:hanging="821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9" w:hanging="821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99" w:hanging="821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99" w:hanging="821"/>
      </w:pPr>
      <w:rPr>
        <w:rFonts w:ascii="Calibri" w:eastAsia="Times New Roman" w:hAnsi="Calibri" w:hint="default"/>
        <w:b/>
        <w:bCs/>
        <w:w w:val="109"/>
        <w:sz w:val="18"/>
        <w:szCs w:val="18"/>
      </w:rPr>
    </w:lvl>
    <w:lvl w:ilvl="5">
      <w:start w:val="1"/>
      <w:numFmt w:val="bullet"/>
      <w:lvlText w:val="•"/>
      <w:lvlJc w:val="left"/>
      <w:pPr>
        <w:ind w:left="1672" w:hanging="8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7" w:hanging="8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2" w:hanging="8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616" w:hanging="821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17"/>
  </w:num>
  <w:num w:numId="4">
    <w:abstractNumId w:val="18"/>
  </w:num>
  <w:num w:numId="5">
    <w:abstractNumId w:val="11"/>
  </w:num>
  <w:num w:numId="6">
    <w:abstractNumId w:val="12"/>
  </w:num>
  <w:num w:numId="7">
    <w:abstractNumId w:val="1"/>
  </w:num>
  <w:num w:numId="8">
    <w:abstractNumId w:val="26"/>
  </w:num>
  <w:num w:numId="9">
    <w:abstractNumId w:val="14"/>
  </w:num>
  <w:num w:numId="10">
    <w:abstractNumId w:val="2"/>
  </w:num>
  <w:num w:numId="11">
    <w:abstractNumId w:val="10"/>
  </w:num>
  <w:num w:numId="12">
    <w:abstractNumId w:val="23"/>
  </w:num>
  <w:num w:numId="13">
    <w:abstractNumId w:val="7"/>
  </w:num>
  <w:num w:numId="14">
    <w:abstractNumId w:val="4"/>
  </w:num>
  <w:num w:numId="15">
    <w:abstractNumId w:val="22"/>
  </w:num>
  <w:num w:numId="16">
    <w:abstractNumId w:val="9"/>
  </w:num>
  <w:num w:numId="17">
    <w:abstractNumId w:val="19"/>
  </w:num>
  <w:num w:numId="18">
    <w:abstractNumId w:val="5"/>
  </w:num>
  <w:num w:numId="19">
    <w:abstractNumId w:val="16"/>
  </w:num>
  <w:num w:numId="20">
    <w:abstractNumId w:val="24"/>
  </w:num>
  <w:num w:numId="21">
    <w:abstractNumId w:val="6"/>
  </w:num>
  <w:num w:numId="22">
    <w:abstractNumId w:val="25"/>
  </w:num>
  <w:num w:numId="23">
    <w:abstractNumId w:val="21"/>
  </w:num>
  <w:num w:numId="24">
    <w:abstractNumId w:val="8"/>
  </w:num>
  <w:num w:numId="25">
    <w:abstractNumId w:val="0"/>
  </w:num>
  <w:num w:numId="26">
    <w:abstractNumId w:val="13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0097"/>
    <w:rsid w:val="00003232"/>
    <w:rsid w:val="000C376C"/>
    <w:rsid w:val="00183E3A"/>
    <w:rsid w:val="002021F0"/>
    <w:rsid w:val="00250743"/>
    <w:rsid w:val="004305F7"/>
    <w:rsid w:val="004E19A1"/>
    <w:rsid w:val="005E3287"/>
    <w:rsid w:val="006E62C3"/>
    <w:rsid w:val="00746F43"/>
    <w:rsid w:val="00811A95"/>
    <w:rsid w:val="00870549"/>
    <w:rsid w:val="00946259"/>
    <w:rsid w:val="009A2E81"/>
    <w:rsid w:val="009F18F6"/>
    <w:rsid w:val="00B200CB"/>
    <w:rsid w:val="00B80097"/>
    <w:rsid w:val="00D035D1"/>
    <w:rsid w:val="00D132B5"/>
    <w:rsid w:val="00D21FFD"/>
    <w:rsid w:val="00EF630C"/>
    <w:rsid w:val="00FA7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0CB"/>
    <w:pPr>
      <w:widowControl w:val="0"/>
    </w:pPr>
    <w:rPr>
      <w:rFonts w:cs="Calibri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B200CB"/>
    <w:pPr>
      <w:ind w:left="7335"/>
      <w:outlineLvl w:val="0"/>
    </w:pPr>
    <w:rPr>
      <w:rFonts w:ascii="Garamond" w:hAnsi="Garamond" w:cs="Garamond"/>
      <w:b/>
      <w:bCs/>
    </w:rPr>
  </w:style>
  <w:style w:type="paragraph" w:styleId="Heading2">
    <w:name w:val="heading 2"/>
    <w:basedOn w:val="Normal"/>
    <w:link w:val="Heading2Char"/>
    <w:uiPriority w:val="99"/>
    <w:qFormat/>
    <w:rsid w:val="00B200CB"/>
    <w:pPr>
      <w:ind w:left="915" w:hanging="818"/>
      <w:outlineLvl w:val="1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6F4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6F4E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table" w:customStyle="1" w:styleId="TableNormal1">
    <w:name w:val="Table Normal1"/>
    <w:uiPriority w:val="99"/>
    <w:semiHidden/>
    <w:rsid w:val="00B200CB"/>
    <w:pPr>
      <w:widowControl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200CB"/>
    <w:pPr>
      <w:ind w:left="99"/>
    </w:pPr>
    <w:rPr>
      <w:rFonts w:ascii="Century Gothic" w:hAnsi="Century Gothic" w:cs="Century Gothic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96F4E"/>
    <w:rPr>
      <w:rFonts w:cs="Calibri"/>
      <w:lang w:val="en-US" w:eastAsia="en-US"/>
    </w:rPr>
  </w:style>
  <w:style w:type="paragraph" w:styleId="ListParagraph">
    <w:name w:val="List Paragraph"/>
    <w:basedOn w:val="Normal"/>
    <w:uiPriority w:val="99"/>
    <w:qFormat/>
    <w:rsid w:val="00B200CB"/>
  </w:style>
  <w:style w:type="paragraph" w:customStyle="1" w:styleId="TableParagraph">
    <w:name w:val="Table Paragraph"/>
    <w:basedOn w:val="Normal"/>
    <w:uiPriority w:val="99"/>
    <w:rsid w:val="00B200CB"/>
  </w:style>
  <w:style w:type="paragraph" w:styleId="Header">
    <w:name w:val="header"/>
    <w:basedOn w:val="Normal"/>
    <w:link w:val="HeaderChar"/>
    <w:uiPriority w:val="99"/>
    <w:rsid w:val="00746F4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46F43"/>
  </w:style>
  <w:style w:type="paragraph" w:styleId="Footer">
    <w:name w:val="footer"/>
    <w:basedOn w:val="Normal"/>
    <w:link w:val="FooterChar"/>
    <w:uiPriority w:val="99"/>
    <w:rsid w:val="00746F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46F43"/>
  </w:style>
  <w:style w:type="paragraph" w:styleId="NoSpacing">
    <w:name w:val="No Spacing"/>
    <w:link w:val="NoSpacingChar"/>
    <w:uiPriority w:val="99"/>
    <w:qFormat/>
    <w:rsid w:val="009F18F6"/>
    <w:rPr>
      <w:rFonts w:cs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D132B5"/>
    <w:rPr>
      <w:rFonts w:ascii="Calibri" w:eastAsia="Times New Roman" w:hAnsi="Calibri" w:cs="Calibri"/>
      <w:sz w:val="22"/>
      <w:szCs w:val="22"/>
      <w:lang w:val="tr-TR" w:eastAsia="en-US"/>
    </w:rPr>
  </w:style>
  <w:style w:type="character" w:styleId="Hyperlink">
    <w:name w:val="Hyperlink"/>
    <w:basedOn w:val="DefaultParagraphFont"/>
    <w:uiPriority w:val="99"/>
    <w:semiHidden/>
    <w:rsid w:val="00183E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59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18</Pages>
  <Words>4478</Words>
  <Characters>25528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 Temiz</dc:creator>
  <cp:keywords/>
  <dc:description/>
  <cp:lastModifiedBy>Edanur</cp:lastModifiedBy>
  <cp:revision>4</cp:revision>
  <dcterms:created xsi:type="dcterms:W3CDTF">2017-09-08T10:34:00Z</dcterms:created>
  <dcterms:modified xsi:type="dcterms:W3CDTF">2017-09-11T16:34:00Z</dcterms:modified>
</cp:coreProperties>
</file>